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1F5EC" w14:textId="77777777" w:rsidR="00637034" w:rsidRDefault="00637034" w:rsidP="00637034">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R4-2321944</w:t>
        </w:r>
      </w:fldSimple>
    </w:p>
    <w:p w14:paraId="541432BA" w14:textId="77777777" w:rsidR="00637034" w:rsidRDefault="00637034" w:rsidP="00637034">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7034" w14:paraId="42B23BD2" w14:textId="77777777" w:rsidTr="005A06AC">
        <w:tc>
          <w:tcPr>
            <w:tcW w:w="9641" w:type="dxa"/>
            <w:gridSpan w:val="9"/>
            <w:tcBorders>
              <w:top w:val="single" w:sz="4" w:space="0" w:color="auto"/>
              <w:left w:val="single" w:sz="4" w:space="0" w:color="auto"/>
              <w:right w:val="single" w:sz="4" w:space="0" w:color="auto"/>
            </w:tcBorders>
          </w:tcPr>
          <w:p w14:paraId="25EAFB2A" w14:textId="77777777" w:rsidR="00637034" w:rsidRDefault="00637034" w:rsidP="005A06AC">
            <w:pPr>
              <w:pStyle w:val="CRCoverPage"/>
              <w:spacing w:after="0"/>
              <w:jc w:val="right"/>
              <w:rPr>
                <w:i/>
                <w:noProof/>
              </w:rPr>
            </w:pPr>
            <w:r>
              <w:rPr>
                <w:i/>
                <w:noProof/>
                <w:sz w:val="14"/>
              </w:rPr>
              <w:t>CR-Form-v12.2</w:t>
            </w:r>
          </w:p>
        </w:tc>
      </w:tr>
      <w:tr w:rsidR="00637034" w14:paraId="067804EF" w14:textId="77777777" w:rsidTr="005A06AC">
        <w:tc>
          <w:tcPr>
            <w:tcW w:w="9641" w:type="dxa"/>
            <w:gridSpan w:val="9"/>
            <w:tcBorders>
              <w:left w:val="single" w:sz="4" w:space="0" w:color="auto"/>
              <w:right w:val="single" w:sz="4" w:space="0" w:color="auto"/>
            </w:tcBorders>
          </w:tcPr>
          <w:p w14:paraId="4AADBEA8" w14:textId="77777777" w:rsidR="00637034" w:rsidRDefault="00637034" w:rsidP="005A06AC">
            <w:pPr>
              <w:pStyle w:val="CRCoverPage"/>
              <w:spacing w:after="0"/>
              <w:jc w:val="center"/>
              <w:rPr>
                <w:noProof/>
              </w:rPr>
            </w:pPr>
            <w:r>
              <w:rPr>
                <w:b/>
                <w:noProof/>
                <w:sz w:val="32"/>
              </w:rPr>
              <w:t>CHANGE REQUEST</w:t>
            </w:r>
          </w:p>
        </w:tc>
      </w:tr>
      <w:tr w:rsidR="00637034" w14:paraId="57D0728D" w14:textId="77777777" w:rsidTr="005A06AC">
        <w:tc>
          <w:tcPr>
            <w:tcW w:w="9641" w:type="dxa"/>
            <w:gridSpan w:val="9"/>
            <w:tcBorders>
              <w:left w:val="single" w:sz="4" w:space="0" w:color="auto"/>
              <w:right w:val="single" w:sz="4" w:space="0" w:color="auto"/>
            </w:tcBorders>
          </w:tcPr>
          <w:p w14:paraId="4561E664" w14:textId="77777777" w:rsidR="00637034" w:rsidRDefault="00637034" w:rsidP="005A06AC">
            <w:pPr>
              <w:pStyle w:val="CRCoverPage"/>
              <w:spacing w:after="0"/>
              <w:rPr>
                <w:noProof/>
                <w:sz w:val="8"/>
                <w:szCs w:val="8"/>
              </w:rPr>
            </w:pPr>
          </w:p>
        </w:tc>
      </w:tr>
      <w:tr w:rsidR="00637034" w14:paraId="184B9F94" w14:textId="77777777" w:rsidTr="005A06AC">
        <w:tc>
          <w:tcPr>
            <w:tcW w:w="142" w:type="dxa"/>
            <w:tcBorders>
              <w:left w:val="single" w:sz="4" w:space="0" w:color="auto"/>
            </w:tcBorders>
          </w:tcPr>
          <w:p w14:paraId="72C77E76" w14:textId="77777777" w:rsidR="00637034" w:rsidRDefault="00637034" w:rsidP="005A06AC">
            <w:pPr>
              <w:pStyle w:val="CRCoverPage"/>
              <w:spacing w:after="0"/>
              <w:jc w:val="right"/>
              <w:rPr>
                <w:noProof/>
              </w:rPr>
            </w:pPr>
          </w:p>
        </w:tc>
        <w:tc>
          <w:tcPr>
            <w:tcW w:w="1559" w:type="dxa"/>
            <w:shd w:val="pct30" w:color="FFFF00" w:fill="auto"/>
          </w:tcPr>
          <w:p w14:paraId="6A4B5CA4" w14:textId="77777777" w:rsidR="00637034" w:rsidRPr="00410371" w:rsidRDefault="00637034" w:rsidP="005A06AC">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82DEF72" w14:textId="77777777" w:rsidR="00637034" w:rsidRDefault="00637034" w:rsidP="005A06AC">
            <w:pPr>
              <w:pStyle w:val="CRCoverPage"/>
              <w:spacing w:after="0"/>
              <w:jc w:val="center"/>
              <w:rPr>
                <w:noProof/>
              </w:rPr>
            </w:pPr>
            <w:r>
              <w:rPr>
                <w:b/>
                <w:noProof/>
                <w:sz w:val="28"/>
              </w:rPr>
              <w:t>CR</w:t>
            </w:r>
          </w:p>
        </w:tc>
        <w:tc>
          <w:tcPr>
            <w:tcW w:w="1276" w:type="dxa"/>
            <w:shd w:val="pct30" w:color="FFFF00" w:fill="auto"/>
          </w:tcPr>
          <w:p w14:paraId="4547C985" w14:textId="77777777" w:rsidR="00637034" w:rsidRPr="00410371" w:rsidRDefault="00637034" w:rsidP="005A06AC">
            <w:pPr>
              <w:pStyle w:val="CRCoverPage"/>
              <w:spacing w:after="0"/>
              <w:rPr>
                <w:noProof/>
              </w:rPr>
            </w:pPr>
            <w:fldSimple w:instr=" DOCPROPERTY  Cr#  \* MERGEFORMAT ">
              <w:r w:rsidRPr="00410371">
                <w:rPr>
                  <w:b/>
                  <w:noProof/>
                  <w:sz w:val="28"/>
                </w:rPr>
                <w:t>1981</w:t>
              </w:r>
            </w:fldSimple>
          </w:p>
        </w:tc>
        <w:tc>
          <w:tcPr>
            <w:tcW w:w="709" w:type="dxa"/>
          </w:tcPr>
          <w:p w14:paraId="6E0ADCBD" w14:textId="77777777" w:rsidR="00637034" w:rsidRDefault="00637034" w:rsidP="005A06AC">
            <w:pPr>
              <w:pStyle w:val="CRCoverPage"/>
              <w:tabs>
                <w:tab w:val="right" w:pos="625"/>
              </w:tabs>
              <w:spacing w:after="0"/>
              <w:jc w:val="center"/>
              <w:rPr>
                <w:noProof/>
              </w:rPr>
            </w:pPr>
            <w:r>
              <w:rPr>
                <w:b/>
                <w:bCs/>
                <w:noProof/>
                <w:sz w:val="28"/>
              </w:rPr>
              <w:t>rev</w:t>
            </w:r>
          </w:p>
        </w:tc>
        <w:tc>
          <w:tcPr>
            <w:tcW w:w="992" w:type="dxa"/>
            <w:shd w:val="pct30" w:color="FFFF00" w:fill="auto"/>
          </w:tcPr>
          <w:p w14:paraId="31C32E4E" w14:textId="77777777" w:rsidR="00637034" w:rsidRPr="00410371" w:rsidRDefault="00637034" w:rsidP="005A06AC">
            <w:pPr>
              <w:pStyle w:val="CRCoverPage"/>
              <w:spacing w:after="0"/>
              <w:jc w:val="center"/>
              <w:rPr>
                <w:b/>
                <w:noProof/>
              </w:rPr>
            </w:pPr>
            <w:fldSimple w:instr=" DOCPROPERTY  Revision  \* MERGEFORMAT ">
              <w:r w:rsidRPr="00410371">
                <w:rPr>
                  <w:b/>
                  <w:noProof/>
                  <w:sz w:val="28"/>
                </w:rPr>
                <w:t>-</w:t>
              </w:r>
            </w:fldSimple>
          </w:p>
        </w:tc>
        <w:tc>
          <w:tcPr>
            <w:tcW w:w="2410" w:type="dxa"/>
          </w:tcPr>
          <w:p w14:paraId="27D4328A" w14:textId="77777777" w:rsidR="00637034" w:rsidRDefault="00637034" w:rsidP="005A06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A3A78F" w14:textId="77777777" w:rsidR="00637034" w:rsidRPr="00410371" w:rsidRDefault="00637034" w:rsidP="005A06AC">
            <w:pPr>
              <w:pStyle w:val="CRCoverPage"/>
              <w:spacing w:after="0"/>
              <w:jc w:val="center"/>
              <w:rPr>
                <w:noProof/>
                <w:sz w:val="28"/>
              </w:rPr>
            </w:pPr>
            <w:fldSimple w:instr=" DOCPROPERTY  Version  \* MERGEFORMAT ">
              <w:r w:rsidRPr="00410371">
                <w:rPr>
                  <w:b/>
                  <w:noProof/>
                  <w:sz w:val="28"/>
                </w:rPr>
                <w:t>16.17.0</w:t>
              </w:r>
            </w:fldSimple>
          </w:p>
        </w:tc>
        <w:tc>
          <w:tcPr>
            <w:tcW w:w="143" w:type="dxa"/>
            <w:tcBorders>
              <w:right w:val="single" w:sz="4" w:space="0" w:color="auto"/>
            </w:tcBorders>
          </w:tcPr>
          <w:p w14:paraId="2B5FE11B" w14:textId="77777777" w:rsidR="00637034" w:rsidRDefault="00637034" w:rsidP="005A06AC">
            <w:pPr>
              <w:pStyle w:val="CRCoverPage"/>
              <w:spacing w:after="0"/>
              <w:rPr>
                <w:noProof/>
              </w:rPr>
            </w:pPr>
          </w:p>
        </w:tc>
      </w:tr>
      <w:tr w:rsidR="00637034" w14:paraId="2EDED9B2" w14:textId="77777777" w:rsidTr="005A06AC">
        <w:tc>
          <w:tcPr>
            <w:tcW w:w="9641" w:type="dxa"/>
            <w:gridSpan w:val="9"/>
            <w:tcBorders>
              <w:left w:val="single" w:sz="4" w:space="0" w:color="auto"/>
              <w:right w:val="single" w:sz="4" w:space="0" w:color="auto"/>
            </w:tcBorders>
          </w:tcPr>
          <w:p w14:paraId="2835B148" w14:textId="77777777" w:rsidR="00637034" w:rsidRDefault="00637034" w:rsidP="005A06AC">
            <w:pPr>
              <w:pStyle w:val="CRCoverPage"/>
              <w:spacing w:after="0"/>
              <w:rPr>
                <w:noProof/>
              </w:rPr>
            </w:pPr>
          </w:p>
        </w:tc>
      </w:tr>
      <w:tr w:rsidR="00637034" w14:paraId="0C826419" w14:textId="77777777" w:rsidTr="005A06AC">
        <w:tc>
          <w:tcPr>
            <w:tcW w:w="9641" w:type="dxa"/>
            <w:gridSpan w:val="9"/>
            <w:tcBorders>
              <w:top w:val="single" w:sz="4" w:space="0" w:color="auto"/>
            </w:tcBorders>
          </w:tcPr>
          <w:p w14:paraId="36524088" w14:textId="77777777" w:rsidR="00637034" w:rsidRPr="00F25D98" w:rsidRDefault="00637034" w:rsidP="005A06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7034" w14:paraId="11480420" w14:textId="77777777" w:rsidTr="005A06AC">
        <w:tc>
          <w:tcPr>
            <w:tcW w:w="9641" w:type="dxa"/>
            <w:gridSpan w:val="9"/>
          </w:tcPr>
          <w:p w14:paraId="0146B986" w14:textId="77777777" w:rsidR="00637034" w:rsidRDefault="00637034" w:rsidP="005A06AC">
            <w:pPr>
              <w:pStyle w:val="CRCoverPage"/>
              <w:spacing w:after="0"/>
              <w:rPr>
                <w:noProof/>
                <w:sz w:val="8"/>
                <w:szCs w:val="8"/>
              </w:rPr>
            </w:pPr>
          </w:p>
        </w:tc>
      </w:tr>
    </w:tbl>
    <w:p w14:paraId="12D30D2E" w14:textId="77777777" w:rsidR="00637034" w:rsidRDefault="00637034" w:rsidP="006370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7034" w14:paraId="2EFA9E14" w14:textId="77777777" w:rsidTr="005A06AC">
        <w:tc>
          <w:tcPr>
            <w:tcW w:w="2835" w:type="dxa"/>
          </w:tcPr>
          <w:p w14:paraId="45AD5C9D" w14:textId="77777777" w:rsidR="00637034" w:rsidRDefault="00637034" w:rsidP="005A06AC">
            <w:pPr>
              <w:pStyle w:val="CRCoverPage"/>
              <w:tabs>
                <w:tab w:val="right" w:pos="2751"/>
              </w:tabs>
              <w:spacing w:after="0"/>
              <w:rPr>
                <w:b/>
                <w:i/>
                <w:noProof/>
              </w:rPr>
            </w:pPr>
            <w:r>
              <w:rPr>
                <w:b/>
                <w:i/>
                <w:noProof/>
              </w:rPr>
              <w:t>Proposed change affects:</w:t>
            </w:r>
          </w:p>
        </w:tc>
        <w:tc>
          <w:tcPr>
            <w:tcW w:w="1418" w:type="dxa"/>
          </w:tcPr>
          <w:p w14:paraId="26C6CC64" w14:textId="77777777" w:rsidR="00637034" w:rsidRDefault="00637034" w:rsidP="005A06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BCFED" w14:textId="77777777" w:rsidR="00637034" w:rsidRDefault="00637034" w:rsidP="005A06AC">
            <w:pPr>
              <w:pStyle w:val="CRCoverPage"/>
              <w:spacing w:after="0"/>
              <w:jc w:val="center"/>
              <w:rPr>
                <w:b/>
                <w:caps/>
                <w:noProof/>
              </w:rPr>
            </w:pPr>
          </w:p>
        </w:tc>
        <w:tc>
          <w:tcPr>
            <w:tcW w:w="709" w:type="dxa"/>
            <w:tcBorders>
              <w:left w:val="single" w:sz="4" w:space="0" w:color="auto"/>
            </w:tcBorders>
          </w:tcPr>
          <w:p w14:paraId="7B848864" w14:textId="77777777" w:rsidR="00637034" w:rsidRDefault="00637034" w:rsidP="005A06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1679B" w14:textId="1986D2C7" w:rsidR="00637034" w:rsidRDefault="00637034" w:rsidP="005A06AC">
            <w:pPr>
              <w:pStyle w:val="CRCoverPage"/>
              <w:spacing w:after="0"/>
              <w:jc w:val="center"/>
              <w:rPr>
                <w:b/>
                <w:caps/>
                <w:noProof/>
              </w:rPr>
            </w:pPr>
            <w:r>
              <w:rPr>
                <w:b/>
                <w:caps/>
                <w:noProof/>
              </w:rPr>
              <w:t>X</w:t>
            </w:r>
          </w:p>
        </w:tc>
        <w:tc>
          <w:tcPr>
            <w:tcW w:w="2126" w:type="dxa"/>
          </w:tcPr>
          <w:p w14:paraId="67A061C6" w14:textId="77777777" w:rsidR="00637034" w:rsidRDefault="00637034" w:rsidP="005A06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3D92D" w14:textId="77777777" w:rsidR="00637034" w:rsidRDefault="00637034" w:rsidP="005A06AC">
            <w:pPr>
              <w:pStyle w:val="CRCoverPage"/>
              <w:spacing w:after="0"/>
              <w:jc w:val="center"/>
              <w:rPr>
                <w:b/>
                <w:caps/>
                <w:noProof/>
              </w:rPr>
            </w:pPr>
          </w:p>
        </w:tc>
        <w:tc>
          <w:tcPr>
            <w:tcW w:w="1418" w:type="dxa"/>
            <w:tcBorders>
              <w:left w:val="nil"/>
            </w:tcBorders>
          </w:tcPr>
          <w:p w14:paraId="703F4A91" w14:textId="77777777" w:rsidR="00637034" w:rsidRDefault="00637034" w:rsidP="005A06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C97DC" w14:textId="77777777" w:rsidR="00637034" w:rsidRDefault="00637034" w:rsidP="005A06AC">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07FB4CFD" w:rsidR="003443BE" w:rsidRDefault="002F2AFE" w:rsidP="00806E84">
            <w:pPr>
              <w:pStyle w:val="CRCoverPage"/>
              <w:spacing w:after="0"/>
              <w:ind w:left="100"/>
              <w:rPr>
                <w:noProof/>
              </w:rPr>
            </w:pPr>
            <w:r w:rsidRPr="002F2AFE">
              <w:t>CR to TS38.101-1</w:t>
            </w:r>
            <w:r w:rsidR="009B2761">
              <w:t xml:space="preserve"> Rel-16 CAT-F:</w:t>
            </w:r>
            <w:r w:rsidRPr="002F2AFE">
              <w:t xml:space="preserve"> </w:t>
            </w:r>
            <w:r w:rsidR="009B2761">
              <w:t>O</w:t>
            </w:r>
            <w:r w:rsidRPr="002F2AFE">
              <w:t>n corrections for</w:t>
            </w:r>
            <w:r w:rsidR="00C86B0C">
              <w:t xml:space="preserve"> NR-U</w:t>
            </w:r>
            <w:r w:rsidRPr="002F2AFE">
              <w:t xml:space="preserve"> </w:t>
            </w:r>
            <w:r w:rsidR="005E75CD">
              <w:t>A-MPR requirements</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15BEA079" w:rsidR="003443BE" w:rsidRDefault="00C86B0C" w:rsidP="00806E84">
            <w:pPr>
              <w:pStyle w:val="CRCoverPage"/>
              <w:spacing w:after="0"/>
              <w:ind w:left="100"/>
              <w:rPr>
                <w:noProof/>
              </w:rPr>
            </w:pPr>
            <w:r>
              <w:t>Apple</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0653F956" w:rsidR="003443BE" w:rsidRDefault="005B2B73" w:rsidP="00806E84">
            <w:pPr>
              <w:pStyle w:val="CRCoverPage"/>
              <w:spacing w:after="0"/>
              <w:ind w:left="100"/>
              <w:rPr>
                <w:noProof/>
              </w:rPr>
            </w:pPr>
            <w:r w:rsidRPr="000D4A60">
              <w:rPr>
                <w:noProof/>
              </w:rPr>
              <w:t>NR_n13-Core</w:t>
            </w:r>
            <w:r>
              <w:rPr>
                <w:noProof/>
              </w:rPr>
              <w:t xml:space="preserve">, </w:t>
            </w:r>
            <w:r w:rsidRPr="000C251C">
              <w:rPr>
                <w:noProof/>
              </w:rPr>
              <w:t>NR_n41_LTE_41_coex-Core</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138E4529" w:rsidR="003443BE" w:rsidRDefault="002F2AFE" w:rsidP="00806E84">
            <w:pPr>
              <w:pStyle w:val="CRCoverPage"/>
              <w:spacing w:after="0"/>
              <w:ind w:left="100"/>
              <w:rPr>
                <w:noProof/>
              </w:rPr>
            </w:pPr>
            <w:r>
              <w:rPr>
                <w:noProof/>
              </w:rPr>
              <w:t>2023-</w:t>
            </w:r>
            <w:r w:rsidR="00F054C1">
              <w:rPr>
                <w:noProof/>
              </w:rPr>
              <w:t>11</w:t>
            </w:r>
            <w:r>
              <w:rPr>
                <w:noProof/>
              </w:rPr>
              <w:t>-</w:t>
            </w:r>
            <w:r w:rsidR="00082CB7">
              <w:rPr>
                <w:noProof/>
              </w:rPr>
              <w:t>16</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70EB3DB1" w:rsidR="003443BE" w:rsidRDefault="008871DC" w:rsidP="00806E84">
            <w:pPr>
              <w:pStyle w:val="CRCoverPage"/>
              <w:spacing w:after="0"/>
              <w:ind w:left="100" w:right="-609"/>
              <w:rPr>
                <w:b/>
                <w:noProof/>
              </w:rPr>
            </w:pPr>
            <w:r>
              <w:t>F</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35234064" w:rsidR="003443BE" w:rsidRDefault="002F2AFE" w:rsidP="00806E84">
            <w:pPr>
              <w:pStyle w:val="CRCoverPage"/>
              <w:spacing w:after="0"/>
              <w:ind w:left="100"/>
              <w:rPr>
                <w:noProof/>
              </w:rPr>
            </w:pPr>
            <w:r>
              <w:t>Rel-1</w:t>
            </w:r>
            <w:r w:rsidR="00151E52">
              <w:t>6</w:t>
            </w:r>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D2B85" w14:textId="77777777" w:rsidR="001A5490" w:rsidRDefault="001A5490" w:rsidP="00806E84">
            <w:pPr>
              <w:pStyle w:val="CRCoverPage"/>
              <w:spacing w:after="0"/>
              <w:ind w:left="100"/>
              <w:rPr>
                <w:noProof/>
              </w:rPr>
            </w:pPr>
            <w:r>
              <w:rPr>
                <w:noProof/>
              </w:rPr>
              <w:t xml:space="preserve">The CR </w:t>
            </w:r>
            <w:r w:rsidRPr="001A5490">
              <w:rPr>
                <w:noProof/>
              </w:rPr>
              <w:t>R4-2313004</w:t>
            </w:r>
            <w:r>
              <w:rPr>
                <w:noProof/>
              </w:rPr>
              <w:t xml:space="preserve"> introduced specific reference on PSD requirements to NS_59. The requirement was added to </w:t>
            </w:r>
            <w:r w:rsidRPr="001A5490">
              <w:rPr>
                <w:noProof/>
              </w:rPr>
              <w:t>Table 6.2F.3.1-1</w:t>
            </w:r>
            <w:r>
              <w:rPr>
                <w:noProof/>
              </w:rPr>
              <w:t>.</w:t>
            </w:r>
          </w:p>
          <w:p w14:paraId="552FE766" w14:textId="77777777" w:rsidR="001A5490" w:rsidRDefault="001A5490" w:rsidP="00806E84">
            <w:pPr>
              <w:pStyle w:val="CRCoverPage"/>
              <w:spacing w:after="0"/>
              <w:ind w:left="100"/>
              <w:rPr>
                <w:noProof/>
              </w:rPr>
            </w:pPr>
          </w:p>
          <w:p w14:paraId="3B777FB6" w14:textId="3F3AFFAB" w:rsidR="003443BE" w:rsidRDefault="001A5490" w:rsidP="001A5490">
            <w:pPr>
              <w:pStyle w:val="CRCoverPage"/>
              <w:spacing w:after="0"/>
              <w:ind w:left="100"/>
              <w:rPr>
                <w:noProof/>
              </w:rPr>
            </w:pPr>
            <w:r>
              <w:rPr>
                <w:noProof/>
              </w:rPr>
              <w:t>The reason is that those requirements contribute to A-MPR need and therefore shall be referenced together with the emission requirements. The same logic can be applied to all the other netw</w:t>
            </w:r>
            <w:r w:rsidR="00AF36A9">
              <w:rPr>
                <w:noProof/>
              </w:rPr>
              <w:t>o</w:t>
            </w:r>
            <w:r>
              <w:rPr>
                <w:noProof/>
              </w:rPr>
              <w:t>rk signalling labels which have PSD limits.</w:t>
            </w:r>
          </w:p>
          <w:p w14:paraId="31CB9076" w14:textId="77777777" w:rsidR="001A5490" w:rsidRDefault="001A5490" w:rsidP="001A5490">
            <w:pPr>
              <w:pStyle w:val="CRCoverPage"/>
              <w:spacing w:after="0"/>
              <w:ind w:left="100"/>
              <w:rPr>
                <w:noProof/>
              </w:rPr>
            </w:pPr>
          </w:p>
          <w:p w14:paraId="62FA32F6" w14:textId="0EB60AAB" w:rsidR="001A5490" w:rsidRDefault="001A5490" w:rsidP="001A5490">
            <w:pPr>
              <w:pStyle w:val="CRCoverPage"/>
              <w:spacing w:after="0"/>
              <w:ind w:left="100"/>
              <w:rPr>
                <w:noProof/>
              </w:rPr>
            </w:pPr>
            <w:r>
              <w:rPr>
                <w:noProof/>
              </w:rPr>
              <w:t xml:space="preserve">This CR fixes the missing references on PSD limits in </w:t>
            </w:r>
            <w:r w:rsidRPr="00A1115A">
              <w:t>Table 6.2F.3.1-1</w:t>
            </w:r>
            <w:r>
              <w:t>.</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7ED0A7EE" w:rsidR="00122C91" w:rsidRDefault="00660506" w:rsidP="00806E84">
            <w:pPr>
              <w:pStyle w:val="CRCoverPage"/>
              <w:spacing w:after="0"/>
              <w:ind w:left="100"/>
              <w:rPr>
                <w:noProof/>
              </w:rPr>
            </w:pPr>
            <w:r>
              <w:rPr>
                <w:noProof/>
              </w:rPr>
              <w:t xml:space="preserve">Added the clause 6.2F.1 for requirement reference for </w:t>
            </w:r>
            <w:r w:rsidR="001A5490" w:rsidRPr="00A1115A">
              <w:t>NS_28</w:t>
            </w:r>
            <w:r w:rsidR="001A5490">
              <w:t xml:space="preserve">, </w:t>
            </w:r>
            <w:r w:rsidR="001A5490" w:rsidRPr="00A1115A">
              <w:t>NS_29</w:t>
            </w:r>
            <w:r w:rsidR="001A5490">
              <w:t xml:space="preserve">, </w:t>
            </w:r>
            <w:r w:rsidR="001A5490" w:rsidRPr="00A1115A">
              <w:t>NS_</w:t>
            </w:r>
            <w:r w:rsidR="001A5490">
              <w:t xml:space="preserve">30, </w:t>
            </w:r>
            <w:r w:rsidR="001A5490" w:rsidRPr="00A1115A">
              <w:t>NS_</w:t>
            </w:r>
            <w:r w:rsidR="001A5490">
              <w:t xml:space="preserve">31, </w:t>
            </w:r>
            <w:r w:rsidR="001A5490" w:rsidRPr="00A1115A">
              <w:t>NS_</w:t>
            </w:r>
            <w:r w:rsidR="001A5490">
              <w:t>53</w:t>
            </w:r>
            <w:r w:rsidR="00062FED">
              <w:t xml:space="preserve"> and </w:t>
            </w:r>
            <w:r w:rsidR="001A5490" w:rsidRPr="00A1115A">
              <w:t>NS_</w:t>
            </w:r>
            <w:r w:rsidR="001A5490">
              <w:t>54</w:t>
            </w:r>
            <w:r w:rsidR="00CC37EC">
              <w:rPr>
                <w:noProof/>
              </w:rPr>
              <w:t>.</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45AF32D0" w:rsidR="003443BE" w:rsidRDefault="00733F3E" w:rsidP="00806E84">
            <w:pPr>
              <w:pStyle w:val="CRCoverPage"/>
              <w:spacing w:after="0"/>
              <w:ind w:left="100"/>
              <w:rPr>
                <w:noProof/>
              </w:rPr>
            </w:pPr>
            <w:r>
              <w:rPr>
                <w:noProof/>
              </w:rPr>
              <w:t>The</w:t>
            </w:r>
            <w:r w:rsidR="00AF36A9">
              <w:rPr>
                <w:noProof/>
              </w:rPr>
              <w:t xml:space="preserve"> PSD</w:t>
            </w:r>
            <w:r>
              <w:rPr>
                <w:noProof/>
              </w:rPr>
              <w:t xml:space="preserve"> requirements </w:t>
            </w:r>
            <w:r w:rsidR="00AF36A9">
              <w:rPr>
                <w:noProof/>
              </w:rPr>
              <w:t>for several network signalling labels are not correctly specified.</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20BCB866" w:rsidR="003443BE" w:rsidRDefault="00733F3E" w:rsidP="00806E84">
            <w:pPr>
              <w:pStyle w:val="CRCoverPage"/>
              <w:spacing w:after="0"/>
              <w:ind w:left="100"/>
              <w:rPr>
                <w:noProof/>
              </w:rPr>
            </w:pPr>
            <w:r w:rsidRPr="00D62E3F">
              <w:rPr>
                <w:noProof/>
              </w:rPr>
              <w:t>6.</w:t>
            </w:r>
            <w:r w:rsidR="00564776">
              <w:rPr>
                <w:noProof/>
              </w:rPr>
              <w:t>2F.3.1</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806E84">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24B7E6C7" w14:textId="77777777" w:rsidR="00151E52" w:rsidRPr="001C0CC4" w:rsidRDefault="00151E52" w:rsidP="00151E52">
      <w:pPr>
        <w:pStyle w:val="Heading4"/>
      </w:pPr>
      <w:bookmarkStart w:id="14" w:name="_Toc59650051"/>
      <w:bookmarkStart w:id="15" w:name="_Toc61357315"/>
      <w:bookmarkStart w:id="16" w:name="_Toc61359089"/>
      <w:bookmarkStart w:id="17" w:name="_Toc67916027"/>
      <w:bookmarkStart w:id="18" w:name="_Toc75533571"/>
      <w:bookmarkStart w:id="19" w:name="_Toc75819457"/>
      <w:bookmarkStart w:id="20" w:name="_Toc76508301"/>
      <w:bookmarkStart w:id="21" w:name="_Toc76717251"/>
      <w:bookmarkStart w:id="22" w:name="_Toc83293892"/>
      <w:bookmarkStart w:id="23" w:name="_Toc84334931"/>
      <w:bookmarkStart w:id="24" w:name="_Toc21344343"/>
      <w:bookmarkStart w:id="25" w:name="_Toc29801829"/>
      <w:bookmarkStart w:id="26" w:name="_Toc29802253"/>
      <w:bookmarkStart w:id="27" w:name="_Toc29802878"/>
      <w:bookmarkStart w:id="28" w:name="_Toc36107620"/>
      <w:bookmarkStart w:id="29" w:name="_Toc37251386"/>
      <w:bookmarkStart w:id="30" w:name="_Toc45888254"/>
      <w:bookmarkStart w:id="31" w:name="_Toc45888853"/>
      <w:bookmarkStart w:id="32" w:name="_Toc61367534"/>
      <w:bookmarkStart w:id="33" w:name="_Toc61372917"/>
      <w:bookmarkStart w:id="34" w:name="_Toc68230865"/>
      <w:bookmarkStart w:id="35" w:name="_Toc69084278"/>
      <w:bookmarkStart w:id="36" w:name="_Toc75467288"/>
      <w:bookmarkStart w:id="37" w:name="_Toc76509310"/>
      <w:bookmarkStart w:id="38" w:name="_Toc76718300"/>
      <w:bookmarkStart w:id="39" w:name="_Toc83580631"/>
      <w:bookmarkStart w:id="40" w:name="_Toc84405140"/>
      <w:bookmarkStart w:id="41" w:name="_Toc84413749"/>
      <w:bookmarkEnd w:id="0"/>
      <w:bookmarkEnd w:id="1"/>
      <w:bookmarkEnd w:id="2"/>
      <w:bookmarkEnd w:id="3"/>
      <w:bookmarkEnd w:id="4"/>
      <w:bookmarkEnd w:id="5"/>
      <w:bookmarkEnd w:id="6"/>
      <w:bookmarkEnd w:id="7"/>
      <w:bookmarkEnd w:id="8"/>
      <w:bookmarkEnd w:id="9"/>
      <w:bookmarkEnd w:id="10"/>
      <w:bookmarkEnd w:id="11"/>
      <w:r w:rsidRPr="001C0CC4">
        <w:t>6.2</w:t>
      </w:r>
      <w:r>
        <w:t>F</w:t>
      </w:r>
      <w:r w:rsidRPr="001C0CC4">
        <w:t>.3.1</w:t>
      </w:r>
      <w:r w:rsidRPr="001C0CC4">
        <w:tab/>
        <w:t>General</w:t>
      </w:r>
      <w:bookmarkEnd w:id="14"/>
      <w:bookmarkEnd w:id="15"/>
      <w:bookmarkEnd w:id="16"/>
      <w:bookmarkEnd w:id="17"/>
      <w:bookmarkEnd w:id="18"/>
      <w:bookmarkEnd w:id="19"/>
      <w:bookmarkEnd w:id="20"/>
      <w:bookmarkEnd w:id="21"/>
      <w:bookmarkEnd w:id="22"/>
      <w:bookmarkEnd w:id="23"/>
    </w:p>
    <w:p w14:paraId="3E1D1A37" w14:textId="77777777" w:rsidR="00151E52" w:rsidRPr="001C0CC4" w:rsidRDefault="00151E52" w:rsidP="00151E52">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7D83731D" w14:textId="77777777" w:rsidR="00151E52" w:rsidRPr="001C0CC4" w:rsidRDefault="00151E52" w:rsidP="00151E52">
      <w:r w:rsidRPr="001C0CC4">
        <w:t>To meet the additional requirements, additional maximum power reduction (A-MPR) is allowed for the maximum output power as specified in Table 6.2</w:t>
      </w:r>
      <w:r>
        <w:t>F</w:t>
      </w:r>
      <w:r w:rsidRPr="001C0CC4">
        <w:t xml:space="preserve">.1-1. Unless stated otherwise, the total reduction to UE maximum output power is </w:t>
      </w:r>
      <w:proofErr w:type="gramStart"/>
      <w:r w:rsidRPr="001C0CC4">
        <w:t>max(</w:t>
      </w:r>
      <w:proofErr w:type="gramEnd"/>
      <w:r w:rsidRPr="001C0CC4">
        <w:t>MPR, A-MPR) where MPR is defined in clause 6.2</w:t>
      </w:r>
      <w:r>
        <w:t>F</w:t>
      </w:r>
      <w:r w:rsidRPr="001C0CC4">
        <w:t>.2.</w:t>
      </w:r>
    </w:p>
    <w:p w14:paraId="36E41626" w14:textId="77777777" w:rsidR="00151E52" w:rsidRPr="001C0CC4" w:rsidRDefault="00151E52" w:rsidP="00151E52">
      <w:r w:rsidRPr="001C0CC4">
        <w:t>Table 6.2</w:t>
      </w:r>
      <w:r>
        <w:t>F</w:t>
      </w:r>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w:t>
      </w:r>
      <w:r>
        <w:t>F</w:t>
      </w:r>
      <w:r w:rsidRPr="001C0CC4">
        <w:t>.3.1-1A.</w:t>
      </w:r>
    </w:p>
    <w:p w14:paraId="673277F5" w14:textId="77777777" w:rsidR="00151E52" w:rsidRPr="001C0CC4" w:rsidRDefault="00151E52" w:rsidP="00151E52">
      <w:pPr>
        <w:pStyle w:val="TH"/>
      </w:pPr>
      <w:r w:rsidRPr="001C0CC4">
        <w:t>Table 6.2</w:t>
      </w:r>
      <w:r>
        <w:t>F</w:t>
      </w:r>
      <w:r w:rsidRPr="001C0CC4">
        <w:t>.3.1-1: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51E52" w:rsidRPr="001C0CC4" w14:paraId="64E262FA" w14:textId="77777777" w:rsidTr="001050A0">
        <w:trPr>
          <w:trHeight w:val="70"/>
        </w:trPr>
        <w:tc>
          <w:tcPr>
            <w:tcW w:w="1379" w:type="dxa"/>
            <w:tcBorders>
              <w:top w:val="single" w:sz="4" w:space="0" w:color="auto"/>
              <w:left w:val="single" w:sz="4" w:space="0" w:color="auto"/>
              <w:bottom w:val="single" w:sz="4" w:space="0" w:color="auto"/>
              <w:right w:val="single" w:sz="4" w:space="0" w:color="auto"/>
            </w:tcBorders>
          </w:tcPr>
          <w:p w14:paraId="1630EF23" w14:textId="77777777" w:rsidR="00151E52" w:rsidRPr="001C0CC4" w:rsidRDefault="00151E52" w:rsidP="001050A0">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6E52D23A" w14:textId="77777777" w:rsidR="00151E52" w:rsidRPr="001C0CC4" w:rsidRDefault="00151E52" w:rsidP="001050A0">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7A57E3F7" w14:textId="77777777" w:rsidR="00151E52" w:rsidRPr="001C0CC4" w:rsidRDefault="00151E52" w:rsidP="001050A0">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18D18653" w14:textId="77777777" w:rsidR="00151E52" w:rsidRPr="001C0CC4" w:rsidRDefault="00151E52" w:rsidP="001050A0">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391AE0EA" w14:textId="77777777" w:rsidR="00151E52" w:rsidRPr="001C0CC4" w:rsidRDefault="00151E52" w:rsidP="001050A0">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573344C7" w14:textId="77777777" w:rsidR="00151E52" w:rsidRPr="001C0CC4" w:rsidRDefault="00151E52" w:rsidP="001050A0">
            <w:pPr>
              <w:pStyle w:val="TAH"/>
            </w:pPr>
            <w:r w:rsidRPr="001C0CC4">
              <w:t>A-MPR (</w:t>
            </w:r>
            <w:r>
              <w:t>clause</w:t>
            </w:r>
            <w:r w:rsidRPr="001C0CC4">
              <w:t>)</w:t>
            </w:r>
          </w:p>
        </w:tc>
      </w:tr>
      <w:tr w:rsidR="00151E52" w:rsidRPr="001C0CC4" w14:paraId="11C6A32B" w14:textId="77777777" w:rsidTr="001050A0">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BFC051C" w14:textId="77777777" w:rsidR="00151E52" w:rsidRPr="001C0CC4" w:rsidRDefault="00151E52" w:rsidP="001050A0">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E5CD969" w14:textId="77777777" w:rsidR="00151E52" w:rsidRPr="001C0CC4" w:rsidRDefault="00151E52" w:rsidP="001050A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7B0D93F7" w14:textId="77777777" w:rsidR="00151E52" w:rsidRPr="001C0CC4" w:rsidRDefault="00151E52" w:rsidP="001050A0">
            <w:pPr>
              <w:pStyle w:val="TAC"/>
              <w:rPr>
                <w:rFonts w:cs="Arial"/>
                <w:lang w:eastAsia="zh-CN"/>
              </w:rPr>
            </w:pPr>
            <w:r>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52F2707A" w14:textId="77777777" w:rsidR="00151E52" w:rsidRPr="001C0CC4" w:rsidRDefault="00151E52" w:rsidP="001050A0">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9D1DB00" w14:textId="77777777" w:rsidR="00151E52" w:rsidRPr="001C0CC4" w:rsidRDefault="00151E52" w:rsidP="001050A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42CB714E" w14:textId="77777777" w:rsidR="00151E52" w:rsidRPr="001C0CC4" w:rsidRDefault="00151E52" w:rsidP="001050A0">
            <w:pPr>
              <w:pStyle w:val="TAC"/>
              <w:rPr>
                <w:rFonts w:cs="Arial"/>
              </w:rPr>
            </w:pPr>
            <w:r w:rsidRPr="001C0CC4">
              <w:rPr>
                <w:rFonts w:cs="Arial"/>
              </w:rPr>
              <w:t>N/A</w:t>
            </w:r>
          </w:p>
        </w:tc>
      </w:tr>
      <w:tr w:rsidR="00151E52" w:rsidRPr="001C0CC4" w14:paraId="4D2D8ACB" w14:textId="77777777" w:rsidTr="001050A0">
        <w:trPr>
          <w:trHeight w:val="70"/>
        </w:trPr>
        <w:tc>
          <w:tcPr>
            <w:tcW w:w="1379" w:type="dxa"/>
            <w:tcBorders>
              <w:top w:val="single" w:sz="4" w:space="0" w:color="auto"/>
              <w:left w:val="single" w:sz="4" w:space="0" w:color="auto"/>
              <w:right w:val="single" w:sz="4" w:space="0" w:color="auto"/>
            </w:tcBorders>
            <w:vAlign w:val="center"/>
          </w:tcPr>
          <w:p w14:paraId="0C6E5655" w14:textId="77777777" w:rsidR="00151E52" w:rsidRPr="001C0CC4" w:rsidRDefault="00151E52" w:rsidP="001050A0">
            <w:pPr>
              <w:pStyle w:val="TAC"/>
            </w:pPr>
            <w:r w:rsidRPr="001C0CC4">
              <w:t>NS_</w:t>
            </w:r>
            <w:r>
              <w:t>28</w:t>
            </w:r>
          </w:p>
        </w:tc>
        <w:tc>
          <w:tcPr>
            <w:tcW w:w="1894" w:type="dxa"/>
            <w:tcBorders>
              <w:top w:val="single" w:sz="4" w:space="0" w:color="auto"/>
              <w:left w:val="single" w:sz="4" w:space="0" w:color="auto"/>
              <w:right w:val="single" w:sz="4" w:space="0" w:color="auto"/>
            </w:tcBorders>
            <w:vAlign w:val="center"/>
          </w:tcPr>
          <w:p w14:paraId="7FF2A6B5" w14:textId="6B68A50A" w:rsidR="00151E52" w:rsidRPr="001C0CC4" w:rsidRDefault="00151E52" w:rsidP="001050A0">
            <w:pPr>
              <w:pStyle w:val="TAC"/>
            </w:pPr>
            <w:r w:rsidRPr="00A1115A">
              <w:t>6.5F.3.3.1</w:t>
            </w:r>
            <w:ins w:id="42" w:author="Apple" w:date="2023-10-18T10:39:00Z">
              <w:r w:rsidR="0096426D">
                <w:t xml:space="preserve">, </w:t>
              </w:r>
              <w:r w:rsidR="0096426D">
                <w:rPr>
                  <w:noProof/>
                </w:rPr>
                <w:t>6.2F.1</w:t>
              </w:r>
            </w:ins>
          </w:p>
        </w:tc>
        <w:tc>
          <w:tcPr>
            <w:tcW w:w="1883" w:type="dxa"/>
            <w:tcBorders>
              <w:top w:val="single" w:sz="4" w:space="0" w:color="auto"/>
              <w:left w:val="single" w:sz="4" w:space="0" w:color="auto"/>
              <w:right w:val="single" w:sz="4" w:space="0" w:color="auto"/>
            </w:tcBorders>
            <w:vAlign w:val="center"/>
          </w:tcPr>
          <w:p w14:paraId="1AF277ED" w14:textId="77777777" w:rsidR="00151E52" w:rsidRPr="001C0CC4" w:rsidRDefault="00151E52" w:rsidP="001050A0">
            <w:pPr>
              <w:pStyle w:val="TAC"/>
            </w:pPr>
            <w:r>
              <w:t>n46</w:t>
            </w:r>
          </w:p>
        </w:tc>
        <w:tc>
          <w:tcPr>
            <w:tcW w:w="1480" w:type="dxa"/>
            <w:tcBorders>
              <w:top w:val="single" w:sz="4" w:space="0" w:color="auto"/>
              <w:left w:val="single" w:sz="4" w:space="0" w:color="auto"/>
              <w:right w:val="single" w:sz="4" w:space="0" w:color="auto"/>
            </w:tcBorders>
            <w:vAlign w:val="center"/>
          </w:tcPr>
          <w:p w14:paraId="62EF7079" w14:textId="77777777" w:rsidR="00151E52" w:rsidRPr="001C0CC4" w:rsidRDefault="00151E52" w:rsidP="001050A0">
            <w:pPr>
              <w:pStyle w:val="TAC"/>
            </w:pPr>
            <w:r>
              <w:rPr>
                <w:rFonts w:cs="Arial"/>
              </w:rPr>
              <w:t>20, 40, 60, 80</w:t>
            </w:r>
          </w:p>
        </w:tc>
        <w:tc>
          <w:tcPr>
            <w:tcW w:w="1721" w:type="dxa"/>
            <w:tcBorders>
              <w:top w:val="single" w:sz="4" w:space="0" w:color="auto"/>
              <w:left w:val="single" w:sz="4" w:space="0" w:color="auto"/>
              <w:right w:val="single" w:sz="4" w:space="0" w:color="auto"/>
            </w:tcBorders>
            <w:vAlign w:val="center"/>
          </w:tcPr>
          <w:p w14:paraId="16BAC6B3" w14:textId="77777777" w:rsidR="00151E52" w:rsidRPr="001C0CC4" w:rsidRDefault="00151E52" w:rsidP="001050A0">
            <w:pPr>
              <w:pStyle w:val="TAC"/>
            </w:pPr>
          </w:p>
        </w:tc>
        <w:tc>
          <w:tcPr>
            <w:tcW w:w="1423" w:type="dxa"/>
            <w:tcBorders>
              <w:top w:val="single" w:sz="4" w:space="0" w:color="auto"/>
              <w:left w:val="single" w:sz="4" w:space="0" w:color="auto"/>
              <w:right w:val="single" w:sz="4" w:space="0" w:color="auto"/>
            </w:tcBorders>
            <w:vAlign w:val="center"/>
          </w:tcPr>
          <w:p w14:paraId="1665745B" w14:textId="77777777" w:rsidR="00151E52" w:rsidRPr="001C0CC4" w:rsidRDefault="00151E52" w:rsidP="001050A0">
            <w:pPr>
              <w:pStyle w:val="TAC"/>
            </w:pPr>
            <w:r>
              <w:t>6.2F.3.2</w:t>
            </w:r>
          </w:p>
        </w:tc>
      </w:tr>
      <w:tr w:rsidR="00151E52" w:rsidRPr="001C0CC4" w14:paraId="0D47F5D5" w14:textId="77777777" w:rsidTr="001050A0">
        <w:trPr>
          <w:trHeight w:val="70"/>
        </w:trPr>
        <w:tc>
          <w:tcPr>
            <w:tcW w:w="1379" w:type="dxa"/>
            <w:tcBorders>
              <w:left w:val="single" w:sz="4" w:space="0" w:color="auto"/>
              <w:bottom w:val="single" w:sz="4" w:space="0" w:color="auto"/>
              <w:right w:val="single" w:sz="4" w:space="0" w:color="auto"/>
            </w:tcBorders>
            <w:vAlign w:val="center"/>
          </w:tcPr>
          <w:p w14:paraId="67326F60" w14:textId="77777777" w:rsidR="00151E52" w:rsidRPr="001C0CC4" w:rsidRDefault="00151E52" w:rsidP="001050A0">
            <w:pPr>
              <w:pStyle w:val="TAC"/>
            </w:pPr>
            <w:r w:rsidRPr="001C0CC4">
              <w:t>NS_</w:t>
            </w:r>
            <w:r>
              <w:t>29</w:t>
            </w:r>
          </w:p>
        </w:tc>
        <w:tc>
          <w:tcPr>
            <w:tcW w:w="1894" w:type="dxa"/>
            <w:tcBorders>
              <w:left w:val="single" w:sz="4" w:space="0" w:color="auto"/>
              <w:bottom w:val="single" w:sz="4" w:space="0" w:color="auto"/>
              <w:right w:val="single" w:sz="4" w:space="0" w:color="auto"/>
            </w:tcBorders>
            <w:vAlign w:val="center"/>
          </w:tcPr>
          <w:p w14:paraId="14E7A9B8" w14:textId="47D2FB43" w:rsidR="00151E52" w:rsidRPr="001C0CC4" w:rsidRDefault="00151E52" w:rsidP="001050A0">
            <w:pPr>
              <w:pStyle w:val="TAC"/>
            </w:pPr>
            <w:r w:rsidRPr="00A1115A">
              <w:t>6.5F.3.3.2</w:t>
            </w:r>
            <w:ins w:id="43" w:author="Apple" w:date="2023-10-18T10:39:00Z">
              <w:r w:rsidR="0096426D">
                <w:t xml:space="preserve">, </w:t>
              </w:r>
              <w:r w:rsidR="0096426D">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1666A447" w14:textId="77777777" w:rsidR="00151E52" w:rsidRPr="001C0CC4" w:rsidRDefault="00151E52" w:rsidP="001050A0">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7AB9069D" w14:textId="77777777" w:rsidR="00151E52" w:rsidRPr="001C0CC4" w:rsidRDefault="00151E52" w:rsidP="001050A0">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73FB889" w14:textId="77777777" w:rsidR="00151E52" w:rsidRPr="001C0CC4" w:rsidRDefault="00151E52" w:rsidP="001050A0">
            <w:pPr>
              <w:pStyle w:val="TAC"/>
            </w:pPr>
          </w:p>
        </w:tc>
        <w:tc>
          <w:tcPr>
            <w:tcW w:w="1423" w:type="dxa"/>
            <w:tcBorders>
              <w:left w:val="single" w:sz="4" w:space="0" w:color="auto"/>
              <w:bottom w:val="single" w:sz="4" w:space="0" w:color="auto"/>
              <w:right w:val="single" w:sz="4" w:space="0" w:color="auto"/>
            </w:tcBorders>
            <w:vAlign w:val="center"/>
          </w:tcPr>
          <w:p w14:paraId="52973137" w14:textId="77777777" w:rsidR="00151E52" w:rsidRPr="001C0CC4" w:rsidRDefault="00151E52" w:rsidP="001050A0">
            <w:pPr>
              <w:pStyle w:val="TAC"/>
            </w:pPr>
            <w:r>
              <w:t>6.2F.3.3</w:t>
            </w:r>
          </w:p>
        </w:tc>
      </w:tr>
      <w:tr w:rsidR="00151E52" w:rsidRPr="001C0CC4" w14:paraId="3DA56662" w14:textId="77777777" w:rsidTr="001050A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CAEA09B" w14:textId="77777777" w:rsidR="00151E52" w:rsidRPr="001C0CC4" w:rsidRDefault="00151E52" w:rsidP="001050A0">
            <w:pPr>
              <w:pStyle w:val="TAC"/>
            </w:pPr>
            <w:r w:rsidRPr="001C0CC4">
              <w:t>NS_</w:t>
            </w:r>
            <w:r>
              <w:t>30</w:t>
            </w:r>
          </w:p>
        </w:tc>
        <w:tc>
          <w:tcPr>
            <w:tcW w:w="1894" w:type="dxa"/>
            <w:tcBorders>
              <w:top w:val="single" w:sz="4" w:space="0" w:color="auto"/>
              <w:left w:val="single" w:sz="4" w:space="0" w:color="auto"/>
              <w:bottom w:val="single" w:sz="4" w:space="0" w:color="auto"/>
              <w:right w:val="single" w:sz="4" w:space="0" w:color="auto"/>
            </w:tcBorders>
            <w:vAlign w:val="center"/>
          </w:tcPr>
          <w:p w14:paraId="725424EF" w14:textId="220F0A1C" w:rsidR="00151E52" w:rsidRPr="001C0CC4" w:rsidRDefault="00151E52" w:rsidP="001050A0">
            <w:pPr>
              <w:pStyle w:val="TAC"/>
            </w:pPr>
            <w:r w:rsidRPr="00A1115A">
              <w:t>6.5F.3.3.3</w:t>
            </w:r>
            <w:ins w:id="44" w:author="Apple" w:date="2023-10-18T10:39:00Z">
              <w:r w:rsidR="0096426D">
                <w:t xml:space="preserve">, </w:t>
              </w:r>
              <w:r w:rsidR="0096426D">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2119E1BB" w14:textId="77777777" w:rsidR="00151E52" w:rsidRPr="001C0CC4" w:rsidRDefault="00151E52" w:rsidP="001050A0">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78F594FA" w14:textId="77777777" w:rsidR="00151E52" w:rsidRPr="001C0CC4" w:rsidRDefault="00151E52" w:rsidP="001050A0">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61370E" w14:textId="77777777" w:rsidR="00151E52" w:rsidRPr="001C0CC4" w:rsidRDefault="00151E52" w:rsidP="001050A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C89CDB5" w14:textId="77777777" w:rsidR="00151E52" w:rsidRPr="001C0CC4" w:rsidRDefault="00151E52" w:rsidP="001050A0">
            <w:pPr>
              <w:pStyle w:val="TAC"/>
            </w:pPr>
            <w:r>
              <w:t>6.2F.3.4</w:t>
            </w:r>
          </w:p>
        </w:tc>
      </w:tr>
      <w:tr w:rsidR="00151E52" w:rsidRPr="001C0CC4" w14:paraId="1F747F11" w14:textId="77777777" w:rsidTr="001050A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55865C" w14:textId="77777777" w:rsidR="00151E52" w:rsidRPr="001C0CC4" w:rsidRDefault="00151E52" w:rsidP="001050A0">
            <w:pPr>
              <w:pStyle w:val="TAC"/>
            </w:pPr>
            <w:r w:rsidRPr="001C0CC4">
              <w:t>NS_</w:t>
            </w:r>
            <w:r>
              <w:t>31</w:t>
            </w:r>
          </w:p>
        </w:tc>
        <w:tc>
          <w:tcPr>
            <w:tcW w:w="1894" w:type="dxa"/>
            <w:tcBorders>
              <w:top w:val="single" w:sz="4" w:space="0" w:color="auto"/>
              <w:left w:val="single" w:sz="4" w:space="0" w:color="auto"/>
              <w:bottom w:val="single" w:sz="4" w:space="0" w:color="auto"/>
              <w:right w:val="single" w:sz="4" w:space="0" w:color="auto"/>
            </w:tcBorders>
            <w:vAlign w:val="center"/>
          </w:tcPr>
          <w:p w14:paraId="25103936" w14:textId="7CFDB371" w:rsidR="00151E52" w:rsidRPr="001C0CC4" w:rsidRDefault="00151E52" w:rsidP="001050A0">
            <w:pPr>
              <w:pStyle w:val="TAC"/>
            </w:pPr>
            <w:r w:rsidRPr="00A1115A">
              <w:t>6.5F.3.3.4</w:t>
            </w:r>
            <w:ins w:id="45" w:author="Apple" w:date="2023-10-18T10:39:00Z">
              <w:r w:rsidR="0096426D">
                <w:t xml:space="preserve">, </w:t>
              </w:r>
              <w:r w:rsidR="0096426D">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7A6F9286" w14:textId="77777777" w:rsidR="00151E52" w:rsidRPr="001C0CC4" w:rsidRDefault="00151E52" w:rsidP="001050A0">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25550A94" w14:textId="77777777" w:rsidR="00151E52" w:rsidRPr="001C0CC4" w:rsidRDefault="00151E52" w:rsidP="001050A0">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A8398D2" w14:textId="77777777" w:rsidR="00151E52" w:rsidRPr="001C0CC4" w:rsidRDefault="00151E52" w:rsidP="001050A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58A8DF3" w14:textId="77777777" w:rsidR="00151E52" w:rsidRPr="001C0CC4" w:rsidRDefault="00151E52" w:rsidP="001050A0">
            <w:pPr>
              <w:pStyle w:val="TAC"/>
            </w:pPr>
            <w:r>
              <w:t>6.2F.3.5</w:t>
            </w:r>
          </w:p>
        </w:tc>
      </w:tr>
      <w:tr w:rsidR="00151E52" w:rsidRPr="001C0CC4" w14:paraId="5DB242DE" w14:textId="77777777" w:rsidTr="001050A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33B7635" w14:textId="77777777" w:rsidR="00151E52" w:rsidRPr="001C0CC4" w:rsidRDefault="00151E52" w:rsidP="001050A0">
            <w:pPr>
              <w:pStyle w:val="TAC"/>
            </w:pPr>
            <w:r>
              <w:t>NS_53</w:t>
            </w:r>
          </w:p>
        </w:tc>
        <w:tc>
          <w:tcPr>
            <w:tcW w:w="1894" w:type="dxa"/>
            <w:tcBorders>
              <w:top w:val="single" w:sz="4" w:space="0" w:color="auto"/>
              <w:left w:val="single" w:sz="4" w:space="0" w:color="auto"/>
              <w:bottom w:val="single" w:sz="4" w:space="0" w:color="auto"/>
              <w:right w:val="single" w:sz="4" w:space="0" w:color="auto"/>
            </w:tcBorders>
            <w:vAlign w:val="center"/>
          </w:tcPr>
          <w:p w14:paraId="2B32B096" w14:textId="34C07DC9" w:rsidR="00151E52" w:rsidRPr="001C0CC4" w:rsidRDefault="00151E52" w:rsidP="001050A0">
            <w:pPr>
              <w:pStyle w:val="TAC"/>
            </w:pPr>
            <w:r w:rsidRPr="00A1115A">
              <w:rPr>
                <w:snapToGrid w:val="0"/>
              </w:rPr>
              <w:t>6.5F.3.3.5</w:t>
            </w:r>
            <w:ins w:id="46" w:author="Apple" w:date="2023-10-18T10:39:00Z">
              <w:r w:rsidR="0096426D">
                <w:rPr>
                  <w:snapToGrid w:val="0"/>
                </w:rPr>
                <w:t xml:space="preserve">, </w:t>
              </w:r>
              <w:r w:rsidR="0096426D">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52AD4275" w14:textId="77777777" w:rsidR="00151E52" w:rsidRDefault="00151E52" w:rsidP="001050A0">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5BDB65C8" w14:textId="77777777" w:rsidR="00151E52" w:rsidRDefault="00151E52" w:rsidP="001050A0">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ADC9D59" w14:textId="77777777" w:rsidR="00151E52" w:rsidRPr="001C0CC4" w:rsidRDefault="00151E52" w:rsidP="001050A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C8D2431" w14:textId="77777777" w:rsidR="00151E52" w:rsidRDefault="00151E52" w:rsidP="001050A0">
            <w:pPr>
              <w:pStyle w:val="TAC"/>
            </w:pPr>
            <w:r>
              <w:t>6.2F.3.6</w:t>
            </w:r>
          </w:p>
        </w:tc>
      </w:tr>
      <w:tr w:rsidR="00151E52" w:rsidRPr="001C0CC4" w14:paraId="49C981B4" w14:textId="77777777" w:rsidTr="001050A0">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ABC1B0A" w14:textId="77777777" w:rsidR="00151E52" w:rsidRPr="001C0CC4" w:rsidRDefault="00151E52" w:rsidP="001050A0">
            <w:pPr>
              <w:pStyle w:val="TAC"/>
            </w:pPr>
            <w:r>
              <w:t>NS_54</w:t>
            </w:r>
          </w:p>
        </w:tc>
        <w:tc>
          <w:tcPr>
            <w:tcW w:w="1894" w:type="dxa"/>
            <w:tcBorders>
              <w:top w:val="single" w:sz="4" w:space="0" w:color="auto"/>
              <w:left w:val="single" w:sz="4" w:space="0" w:color="auto"/>
              <w:bottom w:val="single" w:sz="4" w:space="0" w:color="auto"/>
              <w:right w:val="single" w:sz="4" w:space="0" w:color="auto"/>
            </w:tcBorders>
            <w:vAlign w:val="center"/>
          </w:tcPr>
          <w:p w14:paraId="3D6600AF" w14:textId="31F0C940" w:rsidR="00151E52" w:rsidRPr="001C0CC4" w:rsidRDefault="00151E52" w:rsidP="001050A0">
            <w:pPr>
              <w:pStyle w:val="TAC"/>
            </w:pPr>
            <w:r w:rsidRPr="00A1115A">
              <w:rPr>
                <w:snapToGrid w:val="0"/>
              </w:rPr>
              <w:t>6.5F.3.3.5</w:t>
            </w:r>
            <w:ins w:id="47" w:author="Apple" w:date="2023-10-18T10:39:00Z">
              <w:r w:rsidR="0096426D">
                <w:rPr>
                  <w:snapToGrid w:val="0"/>
                </w:rPr>
                <w:t xml:space="preserve">, </w:t>
              </w:r>
              <w:r w:rsidR="0096426D">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0D35204E" w14:textId="77777777" w:rsidR="00151E52" w:rsidRDefault="00151E52" w:rsidP="001050A0">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4A2504EF" w14:textId="77777777" w:rsidR="00151E52" w:rsidRDefault="00151E52" w:rsidP="001050A0">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93B324C" w14:textId="77777777" w:rsidR="00151E52" w:rsidRPr="001C0CC4" w:rsidRDefault="00151E52" w:rsidP="001050A0">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054F8C" w14:textId="77777777" w:rsidR="00151E52" w:rsidRDefault="00151E52" w:rsidP="001050A0">
            <w:pPr>
              <w:pStyle w:val="TAC"/>
            </w:pPr>
            <w:r>
              <w:t>6.2F.3.7</w:t>
            </w:r>
          </w:p>
        </w:tc>
      </w:tr>
      <w:tr w:rsidR="00151E52" w:rsidRPr="001C0CC4" w14:paraId="55CB282A" w14:textId="77777777" w:rsidTr="001050A0">
        <w:tc>
          <w:tcPr>
            <w:tcW w:w="9780" w:type="dxa"/>
            <w:gridSpan w:val="6"/>
            <w:tcBorders>
              <w:top w:val="single" w:sz="4" w:space="0" w:color="auto"/>
              <w:left w:val="single" w:sz="4" w:space="0" w:color="auto"/>
              <w:bottom w:val="single" w:sz="4" w:space="0" w:color="auto"/>
              <w:right w:val="single" w:sz="4" w:space="0" w:color="auto"/>
            </w:tcBorders>
            <w:vAlign w:val="center"/>
          </w:tcPr>
          <w:p w14:paraId="5281BA0B" w14:textId="77777777" w:rsidR="00151E52" w:rsidRPr="001C0CC4" w:rsidRDefault="00151E52" w:rsidP="001050A0">
            <w:pPr>
              <w:pStyle w:val="TAN"/>
            </w:pPr>
            <w:r w:rsidRPr="005038D7">
              <w:t>NOTE 1:</w:t>
            </w:r>
            <w:r w:rsidRPr="005038D7">
              <w:tab/>
              <w:t>The A-MPR shall apply to all active 20 MHz sub-bands contiguously allocated in the channel.</w:t>
            </w:r>
          </w:p>
        </w:tc>
      </w:tr>
    </w:tbl>
    <w:p w14:paraId="6DD0A9DF" w14:textId="77777777" w:rsidR="00151E52" w:rsidRDefault="00151E52" w:rsidP="00151E52"/>
    <w:p w14:paraId="7911CF50" w14:textId="77777777" w:rsidR="00151E52" w:rsidRPr="001C0CC4" w:rsidRDefault="00151E52" w:rsidP="00151E52">
      <w:r w:rsidRPr="001C0CC4">
        <w:t xml:space="preserve">[The NS_01 label with the field </w:t>
      </w:r>
      <w:proofErr w:type="spellStart"/>
      <w:r w:rsidRPr="001C0CC4">
        <w:rPr>
          <w:i/>
        </w:rPr>
        <w:t>additionalPmax</w:t>
      </w:r>
      <w:proofErr w:type="spellEnd"/>
      <w:r w:rsidRPr="001C0CC4">
        <w:t xml:space="preserve"> [7] absent is default for all NR bands.]</w:t>
      </w:r>
    </w:p>
    <w:p w14:paraId="3B4B2148" w14:textId="77777777" w:rsidR="00151E52" w:rsidRPr="001C0CC4" w:rsidRDefault="00151E52" w:rsidP="00151E52">
      <w:pPr>
        <w:pStyle w:val="TH"/>
      </w:pPr>
      <w:r w:rsidRPr="001C0CC4">
        <w:t>Table 6.2</w:t>
      </w:r>
      <w:r>
        <w:t>F</w:t>
      </w:r>
      <w:r w:rsidRPr="001C0CC4">
        <w:t xml:space="preserve">.3.1-1A: Mapping of network </w:t>
      </w:r>
      <w:proofErr w:type="spellStart"/>
      <w:r w:rsidRPr="001C0CC4">
        <w:t>signaling</w:t>
      </w:r>
      <w:proofErr w:type="spellEnd"/>
      <w:r w:rsidRPr="001C0CC4">
        <w:t xml:space="preserve"> </w:t>
      </w:r>
      <w:proofErr w:type="gramStart"/>
      <w:r w:rsidRPr="001C0CC4">
        <w:t>label</w:t>
      </w:r>
      <w:proofErr w:type="gramEnd"/>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151E52" w:rsidRPr="001C0CC4" w14:paraId="0F0E0E45" w14:textId="77777777" w:rsidTr="001050A0">
        <w:trPr>
          <w:trHeight w:val="70"/>
        </w:trPr>
        <w:tc>
          <w:tcPr>
            <w:tcW w:w="1099" w:type="dxa"/>
            <w:vMerge w:val="restart"/>
            <w:tcBorders>
              <w:top w:val="single" w:sz="4" w:space="0" w:color="auto"/>
              <w:left w:val="single" w:sz="4" w:space="0" w:color="auto"/>
              <w:right w:val="single" w:sz="4" w:space="0" w:color="auto"/>
            </w:tcBorders>
            <w:vAlign w:val="center"/>
            <w:hideMark/>
          </w:tcPr>
          <w:p w14:paraId="4C488C51" w14:textId="77777777" w:rsidR="00151E52" w:rsidRPr="001C0CC4" w:rsidRDefault="00151E52" w:rsidP="001050A0">
            <w:pPr>
              <w:pStyle w:val="TAH"/>
            </w:pPr>
            <w:r w:rsidRPr="001C0CC4">
              <w:t>NR band</w:t>
            </w:r>
          </w:p>
        </w:tc>
        <w:tc>
          <w:tcPr>
            <w:tcW w:w="8620" w:type="dxa"/>
            <w:gridSpan w:val="8"/>
            <w:tcBorders>
              <w:top w:val="single" w:sz="4" w:space="0" w:color="auto"/>
              <w:left w:val="single" w:sz="4" w:space="0" w:color="auto"/>
              <w:bottom w:val="single" w:sz="4" w:space="0" w:color="auto"/>
              <w:right w:val="single" w:sz="4" w:space="0" w:color="auto"/>
            </w:tcBorders>
          </w:tcPr>
          <w:p w14:paraId="163BCC01" w14:textId="77777777" w:rsidR="00151E52" w:rsidRPr="001C0CC4" w:rsidRDefault="00151E52" w:rsidP="001050A0">
            <w:pPr>
              <w:pStyle w:val="TAH"/>
            </w:pPr>
            <w:r w:rsidRPr="001C0CC4">
              <w:t xml:space="preserve">Value of </w:t>
            </w:r>
            <w:proofErr w:type="spellStart"/>
            <w:r w:rsidRPr="001C0CC4">
              <w:t>additionalSpectrumEmission</w:t>
            </w:r>
            <w:proofErr w:type="spellEnd"/>
          </w:p>
        </w:tc>
      </w:tr>
      <w:tr w:rsidR="00151E52" w:rsidRPr="001C0CC4" w14:paraId="3065C94D" w14:textId="77777777" w:rsidTr="001050A0">
        <w:trPr>
          <w:trHeight w:val="70"/>
        </w:trPr>
        <w:tc>
          <w:tcPr>
            <w:tcW w:w="1099" w:type="dxa"/>
            <w:vMerge/>
            <w:tcBorders>
              <w:left w:val="single" w:sz="4" w:space="0" w:color="auto"/>
              <w:bottom w:val="single" w:sz="4" w:space="0" w:color="auto"/>
              <w:right w:val="single" w:sz="4" w:space="0" w:color="auto"/>
            </w:tcBorders>
            <w:vAlign w:val="center"/>
            <w:hideMark/>
          </w:tcPr>
          <w:p w14:paraId="2946209E" w14:textId="77777777" w:rsidR="00151E52" w:rsidRPr="001C0CC4" w:rsidRDefault="00151E52" w:rsidP="001050A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25E260B" w14:textId="77777777" w:rsidR="00151E52" w:rsidRPr="001C0CC4" w:rsidRDefault="00151E52" w:rsidP="001050A0">
            <w:pPr>
              <w:pStyle w:val="TAC"/>
              <w:rPr>
                <w:rFonts w:cs="Arial"/>
                <w:b/>
              </w:rPr>
            </w:pPr>
            <w:r w:rsidRPr="001C0CC4">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70E622E6" w14:textId="77777777" w:rsidR="00151E52" w:rsidRPr="001C0CC4" w:rsidRDefault="00151E52" w:rsidP="001050A0">
            <w:pPr>
              <w:pStyle w:val="TAC"/>
              <w:rPr>
                <w:rFonts w:cs="Arial"/>
                <w:b/>
              </w:rPr>
            </w:pPr>
            <w:r w:rsidRPr="001C0CC4">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47D5C685" w14:textId="77777777" w:rsidR="00151E52" w:rsidRPr="001C0CC4" w:rsidRDefault="00151E52" w:rsidP="001050A0">
            <w:pPr>
              <w:pStyle w:val="TAC"/>
              <w:rPr>
                <w:rFonts w:cs="Arial"/>
                <w:b/>
              </w:rPr>
            </w:pPr>
            <w:r w:rsidRPr="001C0CC4">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6F2DBB8C" w14:textId="77777777" w:rsidR="00151E52" w:rsidRPr="001C0CC4" w:rsidRDefault="00151E52" w:rsidP="001050A0">
            <w:pPr>
              <w:pStyle w:val="TAC"/>
              <w:rPr>
                <w:rFonts w:cs="Arial"/>
                <w:b/>
              </w:rPr>
            </w:pPr>
            <w:r w:rsidRPr="001C0CC4">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4880E4E4" w14:textId="77777777" w:rsidR="00151E52" w:rsidRPr="001C0CC4" w:rsidRDefault="00151E52" w:rsidP="001050A0">
            <w:pPr>
              <w:pStyle w:val="TAC"/>
              <w:rPr>
                <w:rFonts w:cs="Arial"/>
                <w:b/>
              </w:rPr>
            </w:pPr>
            <w:r w:rsidRPr="001C0CC4">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3D9E269" w14:textId="77777777" w:rsidR="00151E52" w:rsidRPr="001C0CC4" w:rsidRDefault="00151E52" w:rsidP="001050A0">
            <w:pPr>
              <w:pStyle w:val="TAC"/>
              <w:rPr>
                <w:rFonts w:cs="Arial"/>
                <w:b/>
              </w:rPr>
            </w:pPr>
            <w:r w:rsidRPr="001C0CC4">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8CF98FB" w14:textId="77777777" w:rsidR="00151E52" w:rsidRPr="001C0CC4" w:rsidRDefault="00151E52" w:rsidP="001050A0">
            <w:pPr>
              <w:pStyle w:val="TAC"/>
              <w:rPr>
                <w:rFonts w:cs="Arial"/>
                <w:b/>
              </w:rPr>
            </w:pPr>
            <w:r w:rsidRPr="001C0CC4">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3F2CAFEC" w14:textId="77777777" w:rsidR="00151E52" w:rsidRPr="001C0CC4" w:rsidRDefault="00151E52" w:rsidP="001050A0">
            <w:pPr>
              <w:pStyle w:val="TAC"/>
              <w:rPr>
                <w:rFonts w:cs="Arial"/>
                <w:b/>
              </w:rPr>
            </w:pPr>
            <w:r w:rsidRPr="001C0CC4">
              <w:rPr>
                <w:rFonts w:cs="Arial"/>
                <w:b/>
              </w:rPr>
              <w:t>7</w:t>
            </w:r>
          </w:p>
        </w:tc>
      </w:tr>
      <w:tr w:rsidR="00151E52" w:rsidRPr="001C0CC4" w14:paraId="178C0107" w14:textId="77777777" w:rsidTr="001050A0">
        <w:trPr>
          <w:trHeight w:val="70"/>
        </w:trPr>
        <w:tc>
          <w:tcPr>
            <w:tcW w:w="1099" w:type="dxa"/>
            <w:tcBorders>
              <w:left w:val="single" w:sz="4" w:space="0" w:color="auto"/>
              <w:bottom w:val="single" w:sz="4" w:space="0" w:color="auto"/>
              <w:right w:val="single" w:sz="4" w:space="0" w:color="auto"/>
            </w:tcBorders>
            <w:vAlign w:val="center"/>
          </w:tcPr>
          <w:p w14:paraId="4BE85D46" w14:textId="77777777" w:rsidR="00151E52" w:rsidRPr="001C0CC4" w:rsidRDefault="00151E52" w:rsidP="001050A0">
            <w:pPr>
              <w:pStyle w:val="TAC"/>
            </w:pPr>
            <w:r>
              <w:t>n46</w:t>
            </w:r>
          </w:p>
        </w:tc>
        <w:tc>
          <w:tcPr>
            <w:tcW w:w="1077" w:type="dxa"/>
            <w:tcBorders>
              <w:left w:val="single" w:sz="4" w:space="0" w:color="auto"/>
              <w:bottom w:val="single" w:sz="4" w:space="0" w:color="auto"/>
              <w:right w:val="single" w:sz="4" w:space="0" w:color="auto"/>
            </w:tcBorders>
            <w:vAlign w:val="center"/>
          </w:tcPr>
          <w:p w14:paraId="2C4F1927" w14:textId="77777777" w:rsidR="00151E52" w:rsidRPr="001C0CC4" w:rsidRDefault="00151E52" w:rsidP="001050A0">
            <w:pPr>
              <w:pStyle w:val="TAC"/>
            </w:pPr>
            <w:r w:rsidRPr="001C0CC4">
              <w:t>NS_01</w:t>
            </w:r>
          </w:p>
        </w:tc>
        <w:tc>
          <w:tcPr>
            <w:tcW w:w="1078" w:type="dxa"/>
            <w:tcBorders>
              <w:left w:val="single" w:sz="4" w:space="0" w:color="auto"/>
              <w:bottom w:val="single" w:sz="4" w:space="0" w:color="auto"/>
              <w:right w:val="single" w:sz="4" w:space="0" w:color="auto"/>
            </w:tcBorders>
            <w:vAlign w:val="center"/>
          </w:tcPr>
          <w:p w14:paraId="7184B506" w14:textId="77777777" w:rsidR="00151E52" w:rsidRPr="001C0CC4" w:rsidRDefault="00151E52" w:rsidP="001050A0">
            <w:pPr>
              <w:pStyle w:val="TAC"/>
            </w:pPr>
            <w:r w:rsidRPr="001C0CC4">
              <w:t>NS_</w:t>
            </w:r>
            <w:r>
              <w:t>28</w:t>
            </w:r>
          </w:p>
        </w:tc>
        <w:tc>
          <w:tcPr>
            <w:tcW w:w="1077" w:type="dxa"/>
            <w:tcBorders>
              <w:left w:val="single" w:sz="4" w:space="0" w:color="auto"/>
              <w:bottom w:val="single" w:sz="4" w:space="0" w:color="auto"/>
              <w:right w:val="single" w:sz="4" w:space="0" w:color="auto"/>
            </w:tcBorders>
            <w:vAlign w:val="center"/>
          </w:tcPr>
          <w:p w14:paraId="0B218871" w14:textId="77777777" w:rsidR="00151E52" w:rsidRPr="001C0CC4" w:rsidRDefault="00151E52" w:rsidP="001050A0">
            <w:pPr>
              <w:pStyle w:val="TAC"/>
            </w:pPr>
            <w:r w:rsidRPr="001C0CC4">
              <w:t>NS_</w:t>
            </w:r>
            <w:r>
              <w:t>29</w:t>
            </w:r>
          </w:p>
        </w:tc>
        <w:tc>
          <w:tcPr>
            <w:tcW w:w="1078" w:type="dxa"/>
            <w:tcBorders>
              <w:left w:val="single" w:sz="4" w:space="0" w:color="auto"/>
              <w:bottom w:val="single" w:sz="4" w:space="0" w:color="auto"/>
              <w:right w:val="single" w:sz="4" w:space="0" w:color="auto"/>
            </w:tcBorders>
            <w:vAlign w:val="center"/>
          </w:tcPr>
          <w:p w14:paraId="207C01B0" w14:textId="77777777" w:rsidR="00151E52" w:rsidRPr="001C0CC4" w:rsidRDefault="00151E52" w:rsidP="001050A0">
            <w:pPr>
              <w:pStyle w:val="TAC"/>
            </w:pPr>
            <w:r w:rsidRPr="001C0CC4">
              <w:t>NS_</w:t>
            </w:r>
            <w:r>
              <w:t>30</w:t>
            </w:r>
          </w:p>
        </w:tc>
        <w:tc>
          <w:tcPr>
            <w:tcW w:w="1077" w:type="dxa"/>
            <w:tcBorders>
              <w:left w:val="single" w:sz="4" w:space="0" w:color="auto"/>
              <w:bottom w:val="single" w:sz="4" w:space="0" w:color="auto"/>
              <w:right w:val="single" w:sz="4" w:space="0" w:color="auto"/>
            </w:tcBorders>
            <w:vAlign w:val="center"/>
          </w:tcPr>
          <w:p w14:paraId="50597DF9" w14:textId="77777777" w:rsidR="00151E52" w:rsidRPr="001C0CC4" w:rsidRDefault="00151E52" w:rsidP="001050A0">
            <w:pPr>
              <w:pStyle w:val="TAC"/>
            </w:pPr>
            <w:r w:rsidRPr="001C0CC4">
              <w:t>NS_</w:t>
            </w:r>
            <w:r>
              <w:t>31</w:t>
            </w:r>
          </w:p>
        </w:tc>
        <w:tc>
          <w:tcPr>
            <w:tcW w:w="1078" w:type="dxa"/>
            <w:tcBorders>
              <w:left w:val="single" w:sz="4" w:space="0" w:color="auto"/>
              <w:bottom w:val="single" w:sz="4" w:space="0" w:color="auto"/>
              <w:right w:val="single" w:sz="4" w:space="0" w:color="auto"/>
            </w:tcBorders>
            <w:vAlign w:val="center"/>
          </w:tcPr>
          <w:p w14:paraId="1442ACC6" w14:textId="77777777" w:rsidR="00151E52" w:rsidRPr="001C0CC4" w:rsidRDefault="00151E52" w:rsidP="001050A0">
            <w:pPr>
              <w:pStyle w:val="TAC"/>
            </w:pPr>
          </w:p>
        </w:tc>
        <w:tc>
          <w:tcPr>
            <w:tcW w:w="1077" w:type="dxa"/>
            <w:tcBorders>
              <w:left w:val="single" w:sz="4" w:space="0" w:color="auto"/>
              <w:bottom w:val="single" w:sz="4" w:space="0" w:color="auto"/>
              <w:right w:val="single" w:sz="4" w:space="0" w:color="auto"/>
            </w:tcBorders>
            <w:vAlign w:val="center"/>
          </w:tcPr>
          <w:p w14:paraId="5CEAF04F" w14:textId="77777777" w:rsidR="00151E52" w:rsidRPr="001C0CC4" w:rsidRDefault="00151E52" w:rsidP="001050A0">
            <w:pPr>
              <w:pStyle w:val="TAC"/>
            </w:pPr>
          </w:p>
        </w:tc>
        <w:tc>
          <w:tcPr>
            <w:tcW w:w="1078" w:type="dxa"/>
            <w:tcBorders>
              <w:left w:val="single" w:sz="4" w:space="0" w:color="auto"/>
              <w:bottom w:val="single" w:sz="4" w:space="0" w:color="auto"/>
              <w:right w:val="single" w:sz="4" w:space="0" w:color="auto"/>
            </w:tcBorders>
            <w:vAlign w:val="center"/>
          </w:tcPr>
          <w:p w14:paraId="3C11F25F" w14:textId="77777777" w:rsidR="00151E52" w:rsidRPr="001C0CC4" w:rsidRDefault="00151E52" w:rsidP="001050A0">
            <w:pPr>
              <w:pStyle w:val="TAC"/>
            </w:pPr>
          </w:p>
        </w:tc>
      </w:tr>
      <w:tr w:rsidR="00151E52" w:rsidRPr="001C0CC4" w14:paraId="43E968B2" w14:textId="77777777" w:rsidTr="001050A0">
        <w:trPr>
          <w:trHeight w:val="70"/>
        </w:trPr>
        <w:tc>
          <w:tcPr>
            <w:tcW w:w="1099" w:type="dxa"/>
            <w:tcBorders>
              <w:left w:val="single" w:sz="4" w:space="0" w:color="auto"/>
              <w:bottom w:val="single" w:sz="4" w:space="0" w:color="auto"/>
              <w:right w:val="single" w:sz="4" w:space="0" w:color="auto"/>
            </w:tcBorders>
            <w:vAlign w:val="center"/>
          </w:tcPr>
          <w:p w14:paraId="71102D33" w14:textId="77777777" w:rsidR="00151E52" w:rsidRDefault="00151E52" w:rsidP="001050A0">
            <w:pPr>
              <w:pStyle w:val="TAC"/>
            </w:pPr>
            <w:r>
              <w:t>n96</w:t>
            </w:r>
          </w:p>
        </w:tc>
        <w:tc>
          <w:tcPr>
            <w:tcW w:w="1077" w:type="dxa"/>
            <w:tcBorders>
              <w:left w:val="single" w:sz="4" w:space="0" w:color="auto"/>
              <w:bottom w:val="single" w:sz="4" w:space="0" w:color="auto"/>
              <w:right w:val="single" w:sz="4" w:space="0" w:color="auto"/>
            </w:tcBorders>
            <w:vAlign w:val="center"/>
          </w:tcPr>
          <w:p w14:paraId="14A2FE8F" w14:textId="77777777" w:rsidR="00151E52" w:rsidRPr="001C0CC4" w:rsidRDefault="00151E52" w:rsidP="001050A0">
            <w:pPr>
              <w:pStyle w:val="TAC"/>
            </w:pPr>
            <w:r>
              <w:t>NS_01</w:t>
            </w:r>
          </w:p>
        </w:tc>
        <w:tc>
          <w:tcPr>
            <w:tcW w:w="1078" w:type="dxa"/>
            <w:tcBorders>
              <w:left w:val="single" w:sz="4" w:space="0" w:color="auto"/>
              <w:bottom w:val="single" w:sz="4" w:space="0" w:color="auto"/>
              <w:right w:val="single" w:sz="4" w:space="0" w:color="auto"/>
            </w:tcBorders>
            <w:vAlign w:val="center"/>
          </w:tcPr>
          <w:p w14:paraId="4C0C5F2F" w14:textId="77777777" w:rsidR="00151E52" w:rsidRPr="001C0CC4" w:rsidRDefault="00151E52" w:rsidP="001050A0">
            <w:pPr>
              <w:pStyle w:val="TAC"/>
            </w:pPr>
            <w:r>
              <w:t>NS_53</w:t>
            </w:r>
          </w:p>
        </w:tc>
        <w:tc>
          <w:tcPr>
            <w:tcW w:w="1077" w:type="dxa"/>
            <w:tcBorders>
              <w:left w:val="single" w:sz="4" w:space="0" w:color="auto"/>
              <w:bottom w:val="single" w:sz="4" w:space="0" w:color="auto"/>
              <w:right w:val="single" w:sz="4" w:space="0" w:color="auto"/>
            </w:tcBorders>
            <w:vAlign w:val="center"/>
          </w:tcPr>
          <w:p w14:paraId="11AC6080" w14:textId="77777777" w:rsidR="00151E52" w:rsidRPr="001C0CC4" w:rsidRDefault="00151E52" w:rsidP="001050A0">
            <w:pPr>
              <w:pStyle w:val="TAC"/>
            </w:pPr>
            <w:r>
              <w:t>NS_54</w:t>
            </w:r>
          </w:p>
        </w:tc>
        <w:tc>
          <w:tcPr>
            <w:tcW w:w="1078" w:type="dxa"/>
            <w:tcBorders>
              <w:left w:val="single" w:sz="4" w:space="0" w:color="auto"/>
              <w:bottom w:val="single" w:sz="4" w:space="0" w:color="auto"/>
              <w:right w:val="single" w:sz="4" w:space="0" w:color="auto"/>
            </w:tcBorders>
            <w:vAlign w:val="center"/>
          </w:tcPr>
          <w:p w14:paraId="1CFEBA7C" w14:textId="77777777" w:rsidR="00151E52" w:rsidRPr="001C0CC4" w:rsidRDefault="00151E52" w:rsidP="001050A0">
            <w:pPr>
              <w:pStyle w:val="TAC"/>
            </w:pPr>
          </w:p>
        </w:tc>
        <w:tc>
          <w:tcPr>
            <w:tcW w:w="1077" w:type="dxa"/>
            <w:tcBorders>
              <w:left w:val="single" w:sz="4" w:space="0" w:color="auto"/>
              <w:bottom w:val="single" w:sz="4" w:space="0" w:color="auto"/>
              <w:right w:val="single" w:sz="4" w:space="0" w:color="auto"/>
            </w:tcBorders>
            <w:vAlign w:val="center"/>
          </w:tcPr>
          <w:p w14:paraId="7344F26C" w14:textId="77777777" w:rsidR="00151E52" w:rsidRPr="001C0CC4" w:rsidRDefault="00151E52" w:rsidP="001050A0">
            <w:pPr>
              <w:pStyle w:val="TAC"/>
            </w:pPr>
          </w:p>
        </w:tc>
        <w:tc>
          <w:tcPr>
            <w:tcW w:w="1078" w:type="dxa"/>
            <w:tcBorders>
              <w:left w:val="single" w:sz="4" w:space="0" w:color="auto"/>
              <w:bottom w:val="single" w:sz="4" w:space="0" w:color="auto"/>
              <w:right w:val="single" w:sz="4" w:space="0" w:color="auto"/>
            </w:tcBorders>
            <w:vAlign w:val="center"/>
          </w:tcPr>
          <w:p w14:paraId="37150F19" w14:textId="77777777" w:rsidR="00151E52" w:rsidRPr="001C0CC4" w:rsidRDefault="00151E52" w:rsidP="001050A0">
            <w:pPr>
              <w:pStyle w:val="TAC"/>
            </w:pPr>
          </w:p>
        </w:tc>
        <w:tc>
          <w:tcPr>
            <w:tcW w:w="1077" w:type="dxa"/>
            <w:tcBorders>
              <w:left w:val="single" w:sz="4" w:space="0" w:color="auto"/>
              <w:bottom w:val="single" w:sz="4" w:space="0" w:color="auto"/>
              <w:right w:val="single" w:sz="4" w:space="0" w:color="auto"/>
            </w:tcBorders>
            <w:vAlign w:val="center"/>
          </w:tcPr>
          <w:p w14:paraId="3DF10148" w14:textId="77777777" w:rsidR="00151E52" w:rsidRPr="001C0CC4" w:rsidRDefault="00151E52" w:rsidP="001050A0">
            <w:pPr>
              <w:pStyle w:val="TAC"/>
            </w:pPr>
          </w:p>
        </w:tc>
        <w:tc>
          <w:tcPr>
            <w:tcW w:w="1078" w:type="dxa"/>
            <w:tcBorders>
              <w:left w:val="single" w:sz="4" w:space="0" w:color="auto"/>
              <w:bottom w:val="single" w:sz="4" w:space="0" w:color="auto"/>
              <w:right w:val="single" w:sz="4" w:space="0" w:color="auto"/>
            </w:tcBorders>
            <w:vAlign w:val="center"/>
          </w:tcPr>
          <w:p w14:paraId="61CB00C5" w14:textId="77777777" w:rsidR="00151E52" w:rsidRPr="001C0CC4" w:rsidRDefault="00151E52" w:rsidP="001050A0">
            <w:pPr>
              <w:pStyle w:val="TAC"/>
            </w:pPr>
          </w:p>
        </w:tc>
      </w:tr>
      <w:tr w:rsidR="00151E52" w:rsidRPr="001C0CC4" w14:paraId="143387FA" w14:textId="77777777" w:rsidTr="001050A0">
        <w:tc>
          <w:tcPr>
            <w:tcW w:w="9719" w:type="dxa"/>
            <w:gridSpan w:val="9"/>
            <w:tcBorders>
              <w:top w:val="single" w:sz="4" w:space="0" w:color="auto"/>
              <w:left w:val="single" w:sz="4" w:space="0" w:color="auto"/>
              <w:bottom w:val="single" w:sz="4" w:space="0" w:color="auto"/>
              <w:right w:val="single" w:sz="4" w:space="0" w:color="auto"/>
            </w:tcBorders>
            <w:vAlign w:val="center"/>
          </w:tcPr>
          <w:p w14:paraId="6C625A6A" w14:textId="77777777" w:rsidR="00151E52" w:rsidRPr="001C0CC4" w:rsidRDefault="00151E52" w:rsidP="001050A0">
            <w:pPr>
              <w:pStyle w:val="TAN"/>
            </w:pPr>
            <w:r w:rsidRPr="001C0CC4">
              <w:t>NOTE:</w:t>
            </w:r>
            <w:r w:rsidRPr="001C0CC4">
              <w:tab/>
            </w:r>
            <w:proofErr w:type="spellStart"/>
            <w:r w:rsidRPr="008C0EFD">
              <w:rPr>
                <w:i/>
                <w:iCs/>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17F431DA" w14:textId="77777777" w:rsidR="00151E52" w:rsidRPr="001C0CC4" w:rsidRDefault="00151E52" w:rsidP="00151E52"/>
    <w:p w14:paraId="4917B1BC" w14:textId="0F6DBE97" w:rsidR="005F396E" w:rsidRDefault="005F396E" w:rsidP="005F396E">
      <w:pPr>
        <w:pStyle w:val="EditorsNote"/>
        <w:rPr>
          <w:lang w:eastAsia="zh-CN"/>
        </w:rPr>
      </w:pPr>
      <w:r>
        <w:rPr>
          <w:lang w:eastAsia="zh-CN"/>
        </w:rPr>
        <w:t>&lt;&lt;end of change&gt;&gt;</w:t>
      </w:r>
    </w:p>
    <w:bookmarkEnd w:id="1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50D4D" w14:textId="77777777" w:rsidR="00CB31F4" w:rsidRDefault="00CB31F4">
      <w:r>
        <w:separator/>
      </w:r>
    </w:p>
  </w:endnote>
  <w:endnote w:type="continuationSeparator" w:id="0">
    <w:p w14:paraId="2AFDEB3C" w14:textId="77777777" w:rsidR="00CB31F4" w:rsidRDefault="00CB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E76F8" w14:textId="77777777" w:rsidR="00CB31F4" w:rsidRDefault="00CB31F4">
      <w:r>
        <w:separator/>
      </w:r>
    </w:p>
  </w:footnote>
  <w:footnote w:type="continuationSeparator" w:id="0">
    <w:p w14:paraId="4DA313CD" w14:textId="77777777" w:rsidR="00CB31F4" w:rsidRDefault="00CB3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81053517">
    <w:abstractNumId w:val="8"/>
  </w:num>
  <w:num w:numId="2" w16cid:durableId="319892377">
    <w:abstractNumId w:val="23"/>
  </w:num>
  <w:num w:numId="3" w16cid:durableId="1137843546">
    <w:abstractNumId w:val="3"/>
  </w:num>
  <w:num w:numId="4" w16cid:durableId="1004354644">
    <w:abstractNumId w:val="15"/>
  </w:num>
  <w:num w:numId="5" w16cid:durableId="79252490">
    <w:abstractNumId w:val="11"/>
  </w:num>
  <w:num w:numId="6" w16cid:durableId="1919361986">
    <w:abstractNumId w:val="22"/>
  </w:num>
  <w:num w:numId="7" w16cid:durableId="1909531851">
    <w:abstractNumId w:val="24"/>
  </w:num>
  <w:num w:numId="8" w16cid:durableId="301155375">
    <w:abstractNumId w:val="13"/>
  </w:num>
  <w:num w:numId="9" w16cid:durableId="1308507933">
    <w:abstractNumId w:val="25"/>
  </w:num>
  <w:num w:numId="10" w16cid:durableId="271324671">
    <w:abstractNumId w:val="9"/>
  </w:num>
  <w:num w:numId="11" w16cid:durableId="408230541">
    <w:abstractNumId w:val="4"/>
  </w:num>
  <w:num w:numId="12" w16cid:durableId="2140803632">
    <w:abstractNumId w:val="12"/>
  </w:num>
  <w:num w:numId="13" w16cid:durableId="1716738945">
    <w:abstractNumId w:val="14"/>
  </w:num>
  <w:num w:numId="14" w16cid:durableId="1760833819">
    <w:abstractNumId w:val="10"/>
  </w:num>
  <w:num w:numId="15" w16cid:durableId="898587242">
    <w:abstractNumId w:val="0"/>
  </w:num>
  <w:num w:numId="16" w16cid:durableId="2018074607">
    <w:abstractNumId w:val="21"/>
  </w:num>
  <w:num w:numId="17" w16cid:durableId="803036907">
    <w:abstractNumId w:val="6"/>
  </w:num>
  <w:num w:numId="18" w16cid:durableId="528299371">
    <w:abstractNumId w:val="2"/>
  </w:num>
  <w:num w:numId="19" w16cid:durableId="263146953">
    <w:abstractNumId w:val="20"/>
  </w:num>
  <w:num w:numId="20" w16cid:durableId="1363823947">
    <w:abstractNumId w:val="16"/>
  </w:num>
  <w:num w:numId="21" w16cid:durableId="1698236478">
    <w:abstractNumId w:val="5"/>
  </w:num>
  <w:num w:numId="22" w16cid:durableId="1148747373">
    <w:abstractNumId w:val="19"/>
  </w:num>
  <w:num w:numId="23" w16cid:durableId="656954353">
    <w:abstractNumId w:val="17"/>
  </w:num>
  <w:num w:numId="24" w16cid:durableId="12201713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37975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7289398">
    <w:abstractNumId w:val="27"/>
  </w:num>
  <w:num w:numId="27" w16cid:durableId="24688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15829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6655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1078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4177">
    <w:abstractNumId w:val="13"/>
    <w:lvlOverride w:ilvl="0">
      <w:startOverride w:val="1"/>
    </w:lvlOverride>
  </w:num>
  <w:num w:numId="32" w16cid:durableId="20381966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2748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28476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3230661">
    <w:abstractNumId w:val="0"/>
    <w:lvlOverride w:ilvl="0">
      <w:startOverride w:val="1"/>
    </w:lvlOverride>
  </w:num>
  <w:num w:numId="36" w16cid:durableId="14981575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722819">
    <w:abstractNumId w:val="7"/>
  </w:num>
  <w:num w:numId="38" w16cid:durableId="1906604621">
    <w:abstractNumId w:val="18"/>
  </w:num>
  <w:num w:numId="39" w16cid:durableId="1832600241">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2FED"/>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2CB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1E52"/>
    <w:rsid w:val="001526C4"/>
    <w:rsid w:val="00152A8C"/>
    <w:rsid w:val="00152FAE"/>
    <w:rsid w:val="00153845"/>
    <w:rsid w:val="00153967"/>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490"/>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2708F"/>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59F0"/>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5EF"/>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72B"/>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4F4E"/>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7D"/>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1D87"/>
    <w:rsid w:val="0055359B"/>
    <w:rsid w:val="00554867"/>
    <w:rsid w:val="0055490F"/>
    <w:rsid w:val="0055501D"/>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2B73"/>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34"/>
    <w:rsid w:val="006370C4"/>
    <w:rsid w:val="00640DF6"/>
    <w:rsid w:val="00643124"/>
    <w:rsid w:val="00646211"/>
    <w:rsid w:val="00647114"/>
    <w:rsid w:val="00647917"/>
    <w:rsid w:val="00650866"/>
    <w:rsid w:val="00650A83"/>
    <w:rsid w:val="006519AE"/>
    <w:rsid w:val="0065251E"/>
    <w:rsid w:val="00653AC5"/>
    <w:rsid w:val="006549D6"/>
    <w:rsid w:val="0065555E"/>
    <w:rsid w:val="0065582F"/>
    <w:rsid w:val="00657C1E"/>
    <w:rsid w:val="006601E5"/>
    <w:rsid w:val="00660506"/>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4DD"/>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149"/>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103"/>
    <w:rsid w:val="00870374"/>
    <w:rsid w:val="00870999"/>
    <w:rsid w:val="00872323"/>
    <w:rsid w:val="00872B2E"/>
    <w:rsid w:val="00872BEE"/>
    <w:rsid w:val="00875AF8"/>
    <w:rsid w:val="008768CA"/>
    <w:rsid w:val="0088057E"/>
    <w:rsid w:val="008835DA"/>
    <w:rsid w:val="00885AC8"/>
    <w:rsid w:val="008871DC"/>
    <w:rsid w:val="00887506"/>
    <w:rsid w:val="00896DD9"/>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1CCE"/>
    <w:rsid w:val="00963476"/>
    <w:rsid w:val="009641D4"/>
    <w:rsid w:val="0096426D"/>
    <w:rsid w:val="0096700B"/>
    <w:rsid w:val="00971F42"/>
    <w:rsid w:val="00972AB8"/>
    <w:rsid w:val="00973CA9"/>
    <w:rsid w:val="00973F7A"/>
    <w:rsid w:val="009809E0"/>
    <w:rsid w:val="0098109F"/>
    <w:rsid w:val="00983763"/>
    <w:rsid w:val="00985216"/>
    <w:rsid w:val="00992714"/>
    <w:rsid w:val="009930C3"/>
    <w:rsid w:val="0099385B"/>
    <w:rsid w:val="0099465B"/>
    <w:rsid w:val="009946F5"/>
    <w:rsid w:val="0099483D"/>
    <w:rsid w:val="00997908"/>
    <w:rsid w:val="009A14A9"/>
    <w:rsid w:val="009A1586"/>
    <w:rsid w:val="009A4E71"/>
    <w:rsid w:val="009A59D6"/>
    <w:rsid w:val="009B2761"/>
    <w:rsid w:val="009B4919"/>
    <w:rsid w:val="009B4C45"/>
    <w:rsid w:val="009B6AEE"/>
    <w:rsid w:val="009B7989"/>
    <w:rsid w:val="009C0581"/>
    <w:rsid w:val="009C1E93"/>
    <w:rsid w:val="009C2422"/>
    <w:rsid w:val="009C4556"/>
    <w:rsid w:val="009C4EF3"/>
    <w:rsid w:val="009C5154"/>
    <w:rsid w:val="009C520E"/>
    <w:rsid w:val="009C5E19"/>
    <w:rsid w:val="009C79E2"/>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E95"/>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57E3"/>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36A9"/>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4AF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63FD"/>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0093"/>
    <w:rsid w:val="00C71315"/>
    <w:rsid w:val="00C72297"/>
    <w:rsid w:val="00C72833"/>
    <w:rsid w:val="00C728C4"/>
    <w:rsid w:val="00C7495E"/>
    <w:rsid w:val="00C75FC1"/>
    <w:rsid w:val="00C7701C"/>
    <w:rsid w:val="00C77B07"/>
    <w:rsid w:val="00C80F1D"/>
    <w:rsid w:val="00C81D5D"/>
    <w:rsid w:val="00C820BD"/>
    <w:rsid w:val="00C829D4"/>
    <w:rsid w:val="00C84CB3"/>
    <w:rsid w:val="00C86B0C"/>
    <w:rsid w:val="00C93F40"/>
    <w:rsid w:val="00C94908"/>
    <w:rsid w:val="00C95456"/>
    <w:rsid w:val="00C95B9B"/>
    <w:rsid w:val="00CA04EA"/>
    <w:rsid w:val="00CA3D0C"/>
    <w:rsid w:val="00CA418F"/>
    <w:rsid w:val="00CA5CB2"/>
    <w:rsid w:val="00CB116D"/>
    <w:rsid w:val="00CB17F5"/>
    <w:rsid w:val="00CB1D66"/>
    <w:rsid w:val="00CB31F4"/>
    <w:rsid w:val="00CB7F5D"/>
    <w:rsid w:val="00CC02D3"/>
    <w:rsid w:val="00CC06AD"/>
    <w:rsid w:val="00CC1359"/>
    <w:rsid w:val="00CC17A7"/>
    <w:rsid w:val="00CC22D8"/>
    <w:rsid w:val="00CC37EC"/>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600C"/>
    <w:rsid w:val="00D26113"/>
    <w:rsid w:val="00D3075A"/>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0C3D"/>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054C1"/>
    <w:rsid w:val="00F120CC"/>
    <w:rsid w:val="00F121E5"/>
    <w:rsid w:val="00F13360"/>
    <w:rsid w:val="00F15B20"/>
    <w:rsid w:val="00F20B97"/>
    <w:rsid w:val="00F218F2"/>
    <w:rsid w:val="00F22062"/>
    <w:rsid w:val="00F22EC7"/>
    <w:rsid w:val="00F246CB"/>
    <w:rsid w:val="00F2495E"/>
    <w:rsid w:val="00F24F3A"/>
    <w:rsid w:val="00F24F63"/>
    <w:rsid w:val="00F251CB"/>
    <w:rsid w:val="00F25EC8"/>
    <w:rsid w:val="00F2622D"/>
    <w:rsid w:val="00F26A33"/>
    <w:rsid w:val="00F2755A"/>
    <w:rsid w:val="00F317E0"/>
    <w:rsid w:val="00F31EB8"/>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118"/>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4">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6">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7"/>
    <w:qFormat/>
    <w:rsid w:val="000A3CF3"/>
    <w:rPr>
      <w:rFonts w:eastAsia="SimSun"/>
      <w:sz w:val="21"/>
      <w:szCs w:val="22"/>
      <w:lang w:eastAsia="zh-CN"/>
    </w:rPr>
  </w:style>
  <w:style w:type="character" w:customStyle="1" w:styleId="a8">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9">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0233-AC2D-4071-A101-AB93232E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147</TotalTime>
  <Pages>2</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38</cp:revision>
  <cp:lastPrinted>2019-02-25T14:05:00Z</cp:lastPrinted>
  <dcterms:created xsi:type="dcterms:W3CDTF">2023-07-21T04:04:00Z</dcterms:created>
  <dcterms:modified xsi:type="dcterms:W3CDTF">2023-11-16T23:59:00Z</dcterms:modified>
</cp:coreProperties>
</file>